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4F" w:rsidRDefault="000F404F" w:rsidP="00630A50">
      <w:pPr>
        <w:pStyle w:val="23"/>
        <w:shd w:val="clear" w:color="auto" w:fill="auto"/>
        <w:spacing w:before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Приложение</w:t>
      </w:r>
    </w:p>
    <w:p w:rsidR="000F404F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Pr="00653590" w:rsidRDefault="000F404F" w:rsidP="00B448FA">
      <w:pPr>
        <w:pStyle w:val="23"/>
        <w:shd w:val="clear" w:color="auto" w:fill="auto"/>
        <w:spacing w:before="0" w:line="240" w:lineRule="auto"/>
        <w:rPr>
          <w:rFonts w:ascii="Calibri" w:hAnsi="Calibri" w:cs="Calibri"/>
          <w:sz w:val="24"/>
          <w:szCs w:val="24"/>
        </w:rPr>
      </w:pPr>
    </w:p>
    <w:p w:rsidR="000F404F" w:rsidRDefault="000F404F" w:rsidP="00A4773C">
      <w:pPr>
        <w:pStyle w:val="23"/>
        <w:shd w:val="clear" w:color="auto" w:fill="auto"/>
        <w:spacing w:before="0" w:line="240" w:lineRule="auto"/>
        <w:rPr>
          <w:rFonts w:ascii="Calibri" w:hAnsi="Calibri" w:cs="Calibri"/>
          <w:b/>
          <w:sz w:val="28"/>
          <w:szCs w:val="28"/>
        </w:rPr>
      </w:pPr>
    </w:p>
    <w:p w:rsidR="000F404F" w:rsidRDefault="000F404F" w:rsidP="00A4773C">
      <w:pPr>
        <w:pStyle w:val="23"/>
        <w:shd w:val="clear" w:color="auto" w:fill="auto"/>
        <w:spacing w:before="0" w:line="240" w:lineRule="auto"/>
        <w:rPr>
          <w:rFonts w:ascii="Calibri" w:hAnsi="Calibri" w:cs="Calibri"/>
          <w:b/>
          <w:sz w:val="28"/>
          <w:szCs w:val="28"/>
        </w:rPr>
      </w:pPr>
    </w:p>
    <w:p w:rsidR="000F404F" w:rsidRDefault="000F404F" w:rsidP="00A4773C">
      <w:pPr>
        <w:pStyle w:val="23"/>
        <w:shd w:val="clear" w:color="auto" w:fill="auto"/>
        <w:spacing w:before="0" w:line="240" w:lineRule="auto"/>
        <w:rPr>
          <w:rFonts w:ascii="Calibri" w:hAnsi="Calibri" w:cs="Calibri"/>
          <w:b/>
          <w:sz w:val="28"/>
          <w:szCs w:val="28"/>
        </w:rPr>
      </w:pPr>
    </w:p>
    <w:p w:rsidR="000F404F" w:rsidRDefault="000F404F" w:rsidP="00A4773C">
      <w:pPr>
        <w:pStyle w:val="23"/>
        <w:shd w:val="clear" w:color="auto" w:fill="auto"/>
        <w:spacing w:before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МУНИЦИПАЛЬНЫЙ СТАНДАРТ</w:t>
      </w:r>
    </w:p>
    <w:p w:rsidR="000F404F" w:rsidRPr="00A4773C" w:rsidRDefault="000F404F" w:rsidP="00A4773C">
      <w:pPr>
        <w:pStyle w:val="23"/>
        <w:shd w:val="clear" w:color="auto" w:fill="auto"/>
        <w:spacing w:before="0" w:line="240" w:lineRule="auto"/>
        <w:rPr>
          <w:rFonts w:ascii="Calibri" w:hAnsi="Calibri" w:cs="Calibri"/>
          <w:b/>
          <w:sz w:val="28"/>
          <w:szCs w:val="28"/>
        </w:rPr>
      </w:pPr>
      <w:r w:rsidRPr="00A4773C">
        <w:rPr>
          <w:rFonts w:ascii="Calibri" w:hAnsi="Calibri" w:cs="Calibri"/>
          <w:b/>
          <w:sz w:val="28"/>
          <w:szCs w:val="28"/>
        </w:rPr>
        <w:t xml:space="preserve">деятельности </w:t>
      </w:r>
      <w:r>
        <w:rPr>
          <w:rFonts w:ascii="Calibri" w:hAnsi="Calibri" w:cs="Calibri"/>
          <w:b/>
          <w:sz w:val="28"/>
          <w:szCs w:val="28"/>
        </w:rPr>
        <w:t>администрации Талдомского муниципального района п</w:t>
      </w:r>
      <w:r w:rsidRPr="00A4773C">
        <w:rPr>
          <w:rFonts w:ascii="Calibri" w:hAnsi="Calibri" w:cs="Calibri"/>
          <w:b/>
          <w:sz w:val="28"/>
          <w:szCs w:val="28"/>
        </w:rPr>
        <w:t xml:space="preserve">о обеспечению благоприятного инвестиционного климата в </w:t>
      </w:r>
      <w:r>
        <w:rPr>
          <w:rFonts w:ascii="Calibri" w:hAnsi="Calibri" w:cs="Calibri"/>
          <w:b/>
          <w:sz w:val="28"/>
          <w:szCs w:val="28"/>
        </w:rPr>
        <w:t>Талдомском муниципальном районе</w:t>
      </w:r>
    </w:p>
    <w:p w:rsidR="000F404F" w:rsidRPr="00653590" w:rsidRDefault="000F404F" w:rsidP="00B448FA">
      <w:pPr>
        <w:rPr>
          <w:rFonts w:ascii="Calibri" w:hAnsi="Calibri" w:cs="Calibri"/>
          <w:b/>
          <w:bCs/>
        </w:rPr>
      </w:pPr>
    </w:p>
    <w:p w:rsidR="000F404F" w:rsidRDefault="000F404F" w:rsidP="00B448FA">
      <w:pPr>
        <w:jc w:val="center"/>
        <w:rPr>
          <w:rFonts w:ascii="Calibri" w:hAnsi="Calibri" w:cs="Calibri"/>
          <w:b/>
          <w:bCs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Pr="002945A1" w:rsidRDefault="000F404F" w:rsidP="002945A1">
      <w:pPr>
        <w:rPr>
          <w:rFonts w:ascii="Calibri" w:hAnsi="Calibri" w:cs="Calibri"/>
        </w:rPr>
      </w:pPr>
    </w:p>
    <w:p w:rsidR="000F404F" w:rsidRDefault="000F404F" w:rsidP="002945A1">
      <w:pPr>
        <w:jc w:val="right"/>
        <w:rPr>
          <w:rFonts w:ascii="Calibri" w:hAnsi="Calibri" w:cs="Calibri"/>
        </w:rPr>
      </w:pPr>
    </w:p>
    <w:p w:rsidR="000F404F" w:rsidRPr="00C371A9" w:rsidRDefault="000F404F" w:rsidP="00B448FA">
      <w:pPr>
        <w:jc w:val="center"/>
        <w:rPr>
          <w:rFonts w:ascii="Calibri" w:hAnsi="Calibri" w:cs="Calibri"/>
          <w:bCs/>
        </w:rPr>
      </w:pPr>
      <w:r w:rsidRPr="002945A1">
        <w:rPr>
          <w:rFonts w:ascii="Calibri" w:hAnsi="Calibri" w:cs="Calibri"/>
        </w:rPr>
        <w:br w:type="page"/>
      </w:r>
      <w:r w:rsidRPr="00C371A9">
        <w:rPr>
          <w:rFonts w:ascii="Calibri" w:hAnsi="Calibri" w:cs="Calibri"/>
          <w:bCs/>
        </w:rPr>
        <w:t>С</w:t>
      </w:r>
      <w:r>
        <w:rPr>
          <w:rFonts w:ascii="Calibri" w:hAnsi="Calibri" w:cs="Calibri"/>
          <w:bCs/>
        </w:rPr>
        <w:t>ОДЕРЖАНИЕ</w:t>
      </w:r>
    </w:p>
    <w:p w:rsidR="000F404F" w:rsidRPr="00801AA7" w:rsidRDefault="000F404F" w:rsidP="00801AA7">
      <w:pPr>
        <w:pStyle w:val="TOCHeading"/>
        <w:spacing w:before="0" w:after="100" w:afterAutospacing="1" w:line="240" w:lineRule="auto"/>
        <w:rPr>
          <w:rFonts w:ascii="Calibri" w:hAnsi="Calibri" w:cs="Calibri"/>
          <w:sz w:val="24"/>
          <w:szCs w:val="24"/>
        </w:rPr>
      </w:pPr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r w:rsidRPr="002E6AEB">
        <w:rPr>
          <w:rFonts w:ascii="Calibri" w:hAnsi="Calibri" w:cs="Calibri"/>
        </w:rPr>
        <w:fldChar w:fldCharType="begin"/>
      </w:r>
      <w:r w:rsidRPr="002E6AEB">
        <w:rPr>
          <w:rFonts w:ascii="Calibri" w:hAnsi="Calibri" w:cs="Calibri"/>
        </w:rPr>
        <w:instrText xml:space="preserve"> TOC \o "1-3" \h \z \u </w:instrText>
      </w:r>
      <w:r w:rsidRPr="002E6AEB">
        <w:rPr>
          <w:rFonts w:ascii="Calibri" w:hAnsi="Calibri" w:cs="Calibri"/>
        </w:rPr>
        <w:fldChar w:fldCharType="separate"/>
      </w:r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74" w:history="1">
        <w:r w:rsidRPr="002E6AEB">
          <w:rPr>
            <w:rStyle w:val="Hyperlink"/>
            <w:rFonts w:ascii="Calibri" w:hAnsi="Calibri" w:cs="Calibri"/>
            <w:bCs/>
            <w:noProof/>
          </w:rPr>
          <w:t>1.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ПОЛУЧЕНИЕ ИНВЕСТОРАМИ ГОСУДАРСТВЕННЫХ И МУНИЦИПАЛЬНЫХ УСЛУГ, СВЯЗАННЫХ С РЕАЛИЗАЦИЕЙ ИНВЕСТИЦИОННЫХ ПРОЕКТОВ НА ТЕРРИТОРИИ </w:t>
        </w:r>
        <w:r>
          <w:rPr>
            <w:rStyle w:val="Hyperlink"/>
            <w:rFonts w:ascii="Calibri" w:hAnsi="Calibri" w:cs="Calibri"/>
            <w:bCs/>
            <w:noProof/>
          </w:rPr>
          <w:t>ТАЛДОМСКОГО МУНИЦИПАЛЬНОГО РАЙОНА</w:t>
        </w:r>
        <w:r w:rsidRPr="002E6AEB">
          <w:rPr>
            <w:rStyle w:val="Hyperlink"/>
            <w:rFonts w:ascii="Calibri" w:hAnsi="Calibri" w:cs="Calibri"/>
            <w:bCs/>
            <w:noProof/>
          </w:rPr>
          <w:t>, В РЕЖИМЕ «ОДНОГО ОКНА»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3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75" w:history="1">
        <w:r w:rsidRPr="002E6AEB">
          <w:rPr>
            <w:rStyle w:val="Hyperlink"/>
            <w:rFonts w:ascii="Calibri" w:hAnsi="Calibri" w:cs="Calibri"/>
            <w:bCs/>
            <w:noProof/>
          </w:rPr>
          <w:t>2.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noProof/>
          </w:rPr>
          <w:t xml:space="preserve">НАЛИЧИЕ В </w:t>
        </w:r>
        <w:r w:rsidRPr="009D787E">
          <w:rPr>
            <w:rStyle w:val="Hyperlink"/>
            <w:rFonts w:ascii="Calibri" w:hAnsi="Calibri" w:cs="Calibri"/>
            <w:noProof/>
          </w:rPr>
          <w:t>ТАЛДОМСКО</w:t>
        </w:r>
        <w:r>
          <w:rPr>
            <w:rStyle w:val="Hyperlink"/>
            <w:rFonts w:ascii="Calibri" w:hAnsi="Calibri" w:cs="Calibri"/>
            <w:noProof/>
          </w:rPr>
          <w:t>М</w:t>
        </w:r>
        <w:r w:rsidRPr="009D787E">
          <w:rPr>
            <w:rStyle w:val="Hyperlink"/>
            <w:rFonts w:ascii="Calibri" w:hAnsi="Calibri" w:cs="Calibri"/>
            <w:noProof/>
          </w:rPr>
          <w:t xml:space="preserve"> МУНИЦИПАЛЬНО</w:t>
        </w:r>
        <w:r>
          <w:rPr>
            <w:rStyle w:val="Hyperlink"/>
            <w:rFonts w:ascii="Calibri" w:hAnsi="Calibri" w:cs="Calibri"/>
            <w:noProof/>
          </w:rPr>
          <w:t>М</w:t>
        </w:r>
        <w:r w:rsidRPr="009D787E">
          <w:rPr>
            <w:rStyle w:val="Hyperlink"/>
            <w:rFonts w:ascii="Calibri" w:hAnsi="Calibri" w:cs="Calibri"/>
            <w:noProof/>
          </w:rPr>
          <w:t xml:space="preserve"> РАЙОН</w:t>
        </w:r>
        <w:r>
          <w:rPr>
            <w:rStyle w:val="Hyperlink"/>
            <w:rFonts w:ascii="Calibri" w:hAnsi="Calibri" w:cs="Calibri"/>
            <w:noProof/>
          </w:rPr>
          <w:t>Е</w:t>
        </w:r>
        <w:r w:rsidRPr="002E6AEB">
          <w:rPr>
            <w:rStyle w:val="Hyperlink"/>
            <w:rFonts w:ascii="Calibri" w:hAnsi="Calibri" w:cs="Calibri"/>
            <w:noProof/>
          </w:rPr>
          <w:t xml:space="preserve"> УТВЕРЖДЕННЫХ ДОКУМЕНТОВ ТЕРРИТОРИАЛЬНОГО ПЛАНИРОВАНИЯ И ГРАДОСТРОИТЕЛЬНОГО ЗОНИРОВАНИЯ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3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76" w:history="1">
        <w:r w:rsidRPr="002E6AEB">
          <w:rPr>
            <w:rStyle w:val="Hyperlink"/>
            <w:rFonts w:ascii="Calibri" w:hAnsi="Calibri" w:cs="Calibri"/>
            <w:bCs/>
            <w:noProof/>
          </w:rPr>
          <w:t>3.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noProof/>
          </w:rPr>
          <w:t xml:space="preserve">НАЛИЧИЕ В </w:t>
        </w:r>
        <w:r w:rsidRPr="009D787E">
          <w:rPr>
            <w:rStyle w:val="Hyperlink"/>
            <w:rFonts w:ascii="Calibri" w:hAnsi="Calibri" w:cs="Calibri"/>
            <w:noProof/>
          </w:rPr>
          <w:t>ТАЛДОМСКОМ МУНИЦИПАЛЬНОМ РАЙОНЕ</w:t>
        </w:r>
        <w:r w:rsidRPr="002E6AEB">
          <w:rPr>
            <w:rStyle w:val="Hyperlink"/>
            <w:rFonts w:ascii="Calibri" w:hAnsi="Calibri" w:cs="Calibri"/>
            <w:noProof/>
          </w:rPr>
          <w:t xml:space="preserve"> ИНФРАСТРУКТУРЫ ПОДДЕРЖКИ МАЛОГО И СРЕДНЕГО ПРЕДПРИНИМАТЕЛЬСТВА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4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77" w:history="1">
        <w:r w:rsidRPr="002E6AEB">
          <w:rPr>
            <w:rStyle w:val="Hyperlink"/>
            <w:rFonts w:ascii="Calibri" w:hAnsi="Calibri" w:cs="Calibri"/>
            <w:bCs/>
            <w:noProof/>
          </w:rPr>
          <w:t>4.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noProof/>
          </w:rPr>
          <w:t xml:space="preserve">НАЛИЧИЕ В </w:t>
        </w:r>
        <w:r w:rsidRPr="009D787E">
          <w:rPr>
            <w:rStyle w:val="Hyperlink"/>
            <w:rFonts w:ascii="Calibri" w:hAnsi="Calibri" w:cs="Calibri"/>
            <w:noProof/>
          </w:rPr>
          <w:t>ТАЛДОМСКОМ МУНИЦИПАЛЬНОМ РАЙОНЕ</w:t>
        </w:r>
        <w:r w:rsidRPr="002E6AEB">
          <w:rPr>
            <w:rStyle w:val="Hyperlink"/>
            <w:rFonts w:ascii="Calibri" w:hAnsi="Calibri" w:cs="Calibri"/>
            <w:noProof/>
          </w:rPr>
          <w:t xml:space="preserve"> НЕ МЕНЕЕ ОДНОЙ ПРОМЫШЛЕННОЙ ПЛОЩАДКИ, ПОДГОТОВЛЕННОЙ ДЛЯ РАЗМЕЩЕНИЯ ПРОИЗВОДСТВ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4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78" w:history="1">
        <w:r w:rsidRPr="002E6AEB">
          <w:rPr>
            <w:rStyle w:val="Hyperlink"/>
            <w:rFonts w:ascii="Calibri" w:hAnsi="Calibri" w:cs="Calibri"/>
            <w:bCs/>
            <w:noProof/>
          </w:rPr>
          <w:t>5.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noProof/>
          </w:rPr>
          <w:t xml:space="preserve">НАЛИЧИЕ В </w:t>
        </w:r>
        <w:r w:rsidRPr="009D787E">
          <w:rPr>
            <w:rStyle w:val="Hyperlink"/>
            <w:rFonts w:ascii="Calibri" w:hAnsi="Calibri" w:cs="Calibri"/>
            <w:noProof/>
          </w:rPr>
          <w:t>ТАЛДОМСКОМ МУНИЦИПАЛЬНОМ РАЙОНЕ</w:t>
        </w:r>
        <w:r w:rsidRPr="002E6AEB">
          <w:rPr>
            <w:rStyle w:val="Hyperlink"/>
            <w:rFonts w:ascii="Calibri" w:hAnsi="Calibri" w:cs="Calibri"/>
            <w:noProof/>
          </w:rPr>
          <w:t xml:space="preserve"> УТВЕРЖДЕННЫХ ПРОГРАММ ОБУЧЕНИЯ И АТТЕСТАЦИИ МУНИЦИПАЛЬНЫХ СЛУЖАЩИХ, УЧАСТВУЮЩИХ В ПРОЦЕССЕ ПРИВЛЕЧЕНИЯ ИНВЕСТИЦИЙ, ПОДДЕРЖКЕ МАЛОГО И СРЕДНЕГО ПРЕДПРИНИМАТЕЛЬСТВА, ОКАЗАНИИ ГОСУДАРСТВЕННЫХ И МУНИЦИПАЛЬНЫХ УСЛУГ ИНВЕСТОРАМ ПО ПРИНЦИПУ «ОДНОГО ОКНА»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5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79" w:history="1">
        <w:r w:rsidRPr="002E6AEB">
          <w:rPr>
            <w:rStyle w:val="Hyperlink"/>
            <w:rFonts w:ascii="Calibri" w:hAnsi="Calibri" w:cs="Calibri"/>
            <w:bCs/>
            <w:noProof/>
          </w:rPr>
          <w:t>6.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noProof/>
          </w:rPr>
          <w:t xml:space="preserve">НАЛИЧИЕ КОЛЛЕГИАЛЬНОГО СОВЕЩАТЕЛЬНОГО ОРГАНА ПО УЛУЧШЕНИЮ ИНВЕСТИЦИОННОГО КЛИМАТА И РАЗВИТИЮ ПРЕДПРИНИМАТЕЛЬСТВА ПРИ ГЛАВЕ </w:t>
        </w:r>
        <w:r>
          <w:rPr>
            <w:rStyle w:val="Hyperlink"/>
            <w:rFonts w:ascii="Calibri" w:hAnsi="Calibri" w:cs="Calibri"/>
            <w:noProof/>
          </w:rPr>
          <w:t xml:space="preserve">ТАЛДОМСКОГО </w:t>
        </w:r>
        <w:r w:rsidRPr="002E6AEB">
          <w:rPr>
            <w:rStyle w:val="Hyperlink"/>
            <w:rFonts w:ascii="Calibri" w:hAnsi="Calibri" w:cs="Calibri"/>
            <w:noProof/>
          </w:rPr>
          <w:t xml:space="preserve">МУНИЦИПАЛЬНОГО </w:t>
        </w:r>
        <w:r>
          <w:rPr>
            <w:rStyle w:val="Hyperlink"/>
            <w:rFonts w:ascii="Calibri" w:hAnsi="Calibri" w:cs="Calibri"/>
            <w:noProof/>
          </w:rPr>
          <w:t>РАЙОНА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5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80" w:history="1">
        <w:r w:rsidRPr="002E6AEB">
          <w:rPr>
            <w:rStyle w:val="Hyperlink"/>
            <w:rFonts w:ascii="Calibri" w:hAnsi="Calibri" w:cs="Calibri"/>
            <w:bCs/>
            <w:noProof/>
          </w:rPr>
          <w:t>7.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НАЛИЧИЕ ДЕЙСТВУЮЩЕГО СОГЛАШЕНИЯ О СОТРУДНИЧЕСТВЕ В ОБЛАСТИ ПОВЫШЕНИЯ ИНВЕСТИЦИОННОЙ ПРИВЛЕКАТЕЛЬНОСТИ </w:t>
        </w:r>
        <w:r>
          <w:rPr>
            <w:rStyle w:val="Hyperlink"/>
            <w:rFonts w:ascii="Calibri" w:hAnsi="Calibri" w:cs="Calibri"/>
            <w:bCs/>
            <w:noProof/>
          </w:rPr>
          <w:t xml:space="preserve">ТАЛДОМСКОГО </w:t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МУНИЦИПАЛЬНОГО </w:t>
        </w:r>
        <w:r>
          <w:rPr>
            <w:rStyle w:val="Hyperlink"/>
            <w:rFonts w:ascii="Calibri" w:hAnsi="Calibri" w:cs="Calibri"/>
            <w:bCs/>
            <w:noProof/>
          </w:rPr>
          <w:t>РАЙОНА</w:t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 МЕЖДУ АДМИНИСТРАЦИЕЙ </w:t>
        </w:r>
        <w:r w:rsidRPr="009D787E">
          <w:rPr>
            <w:rStyle w:val="Hyperlink"/>
            <w:rFonts w:ascii="Calibri" w:hAnsi="Calibri" w:cs="Calibri"/>
            <w:bCs/>
            <w:noProof/>
          </w:rPr>
          <w:t>ТАЛДОМСКОГО МУНИЦИПАЛЬНОГО РАЙОНА</w:t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 И АО «КОРПОРАЦИЯ РАЗВИТИЯ </w:t>
        </w:r>
        <w:r>
          <w:rPr>
            <w:rStyle w:val="Hyperlink"/>
            <w:rFonts w:ascii="Calibri" w:hAnsi="Calibri" w:cs="Calibri"/>
            <w:bCs/>
            <w:noProof/>
          </w:rPr>
          <w:t>МОСКОВСКОЙ ОБЛАСТИ</w:t>
        </w:r>
        <w:r w:rsidRPr="002E6AEB">
          <w:rPr>
            <w:rStyle w:val="Hyperlink"/>
            <w:rFonts w:ascii="Calibri" w:hAnsi="Calibri" w:cs="Calibri"/>
            <w:bCs/>
            <w:noProof/>
          </w:rPr>
          <w:t>»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6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81" w:history="1">
        <w:r w:rsidRPr="002E6AEB">
          <w:rPr>
            <w:rStyle w:val="Hyperlink"/>
            <w:rFonts w:ascii="Calibri" w:hAnsi="Calibri" w:cs="Calibri"/>
            <w:bCs/>
            <w:noProof/>
          </w:rPr>
          <w:t>8.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НАЛИЧИЕ </w:t>
        </w:r>
        <w:r w:rsidRPr="002E6AEB">
          <w:rPr>
            <w:rStyle w:val="Hyperlink"/>
            <w:rFonts w:ascii="Calibri" w:hAnsi="Calibri" w:cs="Calibri"/>
            <w:noProof/>
          </w:rPr>
          <w:t xml:space="preserve">В АДМИНИСТРАЦИИ </w:t>
        </w:r>
        <w:r>
          <w:rPr>
            <w:rStyle w:val="Hyperlink"/>
            <w:rFonts w:ascii="Calibri" w:hAnsi="Calibri" w:cs="Calibri"/>
            <w:noProof/>
          </w:rPr>
          <w:t xml:space="preserve">ТАЛДОМСКОГО </w:t>
        </w:r>
        <w:r w:rsidRPr="002E6AEB">
          <w:rPr>
            <w:rStyle w:val="Hyperlink"/>
            <w:rFonts w:ascii="Calibri" w:hAnsi="Calibri" w:cs="Calibri"/>
            <w:noProof/>
          </w:rPr>
          <w:t xml:space="preserve">МУНИЦИПАЛЬНОГО </w:t>
        </w:r>
        <w:r>
          <w:rPr>
            <w:rStyle w:val="Hyperlink"/>
            <w:rFonts w:ascii="Calibri" w:hAnsi="Calibri" w:cs="Calibri"/>
            <w:noProof/>
          </w:rPr>
          <w:t>РАЙОНА</w:t>
        </w:r>
        <w:r w:rsidRPr="002E6AEB">
          <w:rPr>
            <w:rStyle w:val="Hyperlink"/>
            <w:rFonts w:ascii="Calibri" w:hAnsi="Calibri" w:cs="Calibri"/>
            <w:noProof/>
          </w:rPr>
          <w:t xml:space="preserve"> СТРУКТУРНОГО ПОДРАЗДЕЛЕНИЯ</w:t>
        </w:r>
        <w:r>
          <w:rPr>
            <w:rStyle w:val="Hyperlink"/>
            <w:rFonts w:ascii="Calibri" w:hAnsi="Calibri" w:cs="Calibri"/>
            <w:noProof/>
          </w:rPr>
          <w:t xml:space="preserve"> </w:t>
        </w:r>
        <w:r w:rsidRPr="002E6AEB">
          <w:rPr>
            <w:rStyle w:val="Hyperlink"/>
            <w:rFonts w:ascii="Calibri" w:hAnsi="Calibri" w:cs="Calibri"/>
            <w:noProof/>
          </w:rPr>
          <w:t>ДЛЯ УПРАВЛЕНИЯ ДЕЯТЕЛЬНОСТЬЮ ПО УЛУЧШЕНИЮ ИНВЕСТИЦИОННОГО КЛИМАТА И ПРИВЛЕЧЕНИЮ ИНВЕСТИЦИЙ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7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82" w:history="1">
        <w:r w:rsidRPr="002E6AEB">
          <w:rPr>
            <w:rStyle w:val="Hyperlink"/>
            <w:rFonts w:ascii="Calibri" w:hAnsi="Calibri" w:cs="Calibri"/>
            <w:bCs/>
            <w:noProof/>
          </w:rPr>
          <w:t>9.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noProof/>
          </w:rPr>
          <w:t xml:space="preserve">НАЛИЧИЕ </w:t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ИНВЕСТИЦИОННОГО ПАСПОРТА </w:t>
        </w:r>
        <w:r>
          <w:rPr>
            <w:rStyle w:val="Hyperlink"/>
            <w:rFonts w:ascii="Calibri" w:hAnsi="Calibri" w:cs="Calibri"/>
            <w:bCs/>
            <w:noProof/>
          </w:rPr>
          <w:t xml:space="preserve">ТАЛДОМСКОГО </w:t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МУНИЦИПАЛЬНОГО </w:t>
        </w:r>
        <w:r>
          <w:rPr>
            <w:rStyle w:val="Hyperlink"/>
            <w:rFonts w:ascii="Calibri" w:hAnsi="Calibri" w:cs="Calibri"/>
            <w:bCs/>
            <w:noProof/>
          </w:rPr>
          <w:t>РАЙОНА</w:t>
        </w:r>
        <w:r w:rsidRPr="002E6AEB">
          <w:rPr>
            <w:rStyle w:val="Hyperlink"/>
            <w:rFonts w:ascii="Calibri" w:hAnsi="Calibri" w:cs="Calibri"/>
            <w:bCs/>
            <w:noProof/>
          </w:rPr>
          <w:t xml:space="preserve">, УТВЕРЖДЕННОГО ГЛАВОЙ </w:t>
        </w:r>
        <w:r>
          <w:rPr>
            <w:rStyle w:val="Hyperlink"/>
            <w:rFonts w:ascii="Calibri" w:hAnsi="Calibri" w:cs="Calibri"/>
            <w:bCs/>
            <w:noProof/>
          </w:rPr>
          <w:t>ТАЛДОМСКОГО МУНИЦИПАЛЬНОГО РАЙОНА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8</w:t>
        </w:r>
      </w:hyperlink>
    </w:p>
    <w:p w:rsidR="000F404F" w:rsidRPr="002E6AEB" w:rsidRDefault="000F404F" w:rsidP="002E6AEB">
      <w:pPr>
        <w:pStyle w:val="TOC2"/>
        <w:spacing w:after="100" w:afterAutospacing="1"/>
        <w:rPr>
          <w:rFonts w:ascii="Calibri" w:hAnsi="Calibri" w:cs="Calibri"/>
          <w:noProof/>
          <w:color w:val="auto"/>
          <w:sz w:val="22"/>
          <w:szCs w:val="22"/>
        </w:rPr>
      </w:pPr>
      <w:hyperlink w:anchor="_Toc433963483" w:history="1">
        <w:r w:rsidRPr="002E6AEB">
          <w:rPr>
            <w:rStyle w:val="Hyperlink"/>
            <w:rFonts w:ascii="Calibri" w:hAnsi="Calibri" w:cs="Calibri"/>
            <w:bCs/>
            <w:noProof/>
          </w:rPr>
          <w:t>10.</w:t>
        </w:r>
        <w:r w:rsidRPr="002E6AEB">
          <w:rPr>
            <w:rFonts w:ascii="Calibri" w:hAnsi="Calibri" w:cs="Calibri"/>
            <w:noProof/>
            <w:color w:val="auto"/>
            <w:sz w:val="22"/>
            <w:szCs w:val="22"/>
          </w:rPr>
          <w:tab/>
        </w:r>
        <w:r w:rsidRPr="002E6AEB">
          <w:rPr>
            <w:rStyle w:val="Hyperlink"/>
            <w:rFonts w:ascii="Calibri" w:hAnsi="Calibri" w:cs="Calibri"/>
            <w:noProof/>
          </w:rPr>
          <w:t>ПРЕДОСТАВЛЕНИЕ УСЛУГ, СВЯЗАННЫХ С РАЗРЕШИТЕЛЬНЫМИ ПРОЦЕДУРАМИ В ПРЕДПРИНИМАТЕЛЬСКОЙ ДЕЯТЕЛЬНОСТИ, А ТАКЖЕ В СФЕРЕ ПОДДЕРЖКИ СУБЪЕКТОВ МАЛОГО И СРЕДНЕГО ПРЕДПРИНИМАТЕЛЬСТВА, НА БАЗЕ МНОГОФУНКЦИОНАЛЬНЫХ ЦЕНТРОВ ПРЕДОСТАВЛЕНИЯ ГОСУДАРСТВЕННЫХ И МУНИЦИПАЛЬНЫХ УСЛУГ</w:t>
        </w:r>
        <w:r w:rsidRPr="002E6AEB">
          <w:rPr>
            <w:rFonts w:ascii="Calibri" w:hAnsi="Calibri" w:cs="Calibri"/>
            <w:noProof/>
            <w:webHidden/>
          </w:rPr>
          <w:tab/>
        </w:r>
        <w:r>
          <w:rPr>
            <w:rFonts w:ascii="Calibri" w:hAnsi="Calibri" w:cs="Calibri"/>
            <w:noProof/>
            <w:webHidden/>
          </w:rPr>
          <w:t>9</w:t>
        </w:r>
      </w:hyperlink>
    </w:p>
    <w:p w:rsidR="000F404F" w:rsidRPr="0094364B" w:rsidRDefault="000F404F" w:rsidP="002E6AEB">
      <w:pPr>
        <w:spacing w:after="100" w:afterAutospacing="1"/>
        <w:rPr>
          <w:rFonts w:ascii="Calibri" w:hAnsi="Calibri" w:cs="Calibri"/>
          <w:bCs/>
        </w:rPr>
      </w:pPr>
      <w:r w:rsidRPr="002E6AEB">
        <w:rPr>
          <w:rFonts w:ascii="Calibri" w:hAnsi="Calibri" w:cs="Calibri"/>
        </w:rPr>
        <w:fldChar w:fldCharType="end"/>
      </w:r>
    </w:p>
    <w:p w:rsidR="000F404F" w:rsidRPr="00EB4EA3" w:rsidRDefault="000F404F" w:rsidP="00673234">
      <w:pPr>
        <w:spacing w:after="100" w:afterAutospacing="1"/>
        <w:rPr>
          <w:rFonts w:ascii="Calibri" w:hAnsi="Calibri" w:cs="Calibri"/>
          <w:b/>
          <w:bCs/>
        </w:rPr>
      </w:pPr>
      <w:r w:rsidRPr="00673234">
        <w:rPr>
          <w:rFonts w:ascii="Calibri" w:hAnsi="Calibri" w:cs="Calibri"/>
          <w:bCs/>
        </w:rPr>
        <w:br w:type="page"/>
      </w: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284"/>
        </w:tabs>
        <w:spacing w:after="0" w:line="240" w:lineRule="auto"/>
        <w:ind w:right="20" w:firstLine="284"/>
        <w:rPr>
          <w:rStyle w:val="a0"/>
          <w:rFonts w:ascii="Arial Narrow" w:hAnsi="Arial Narrow" w:cs="Calibri"/>
          <w:b w:val="0"/>
          <w:color w:val="002060"/>
          <w:sz w:val="24"/>
          <w:szCs w:val="24"/>
        </w:rPr>
      </w:pPr>
      <w:bookmarkStart w:id="0" w:name="_Toc433963474"/>
      <w:r>
        <w:rPr>
          <w:rFonts w:ascii="Arial Narrow" w:hAnsi="Arial Narrow" w:cs="Calibri"/>
          <w:b/>
          <w:bCs/>
          <w:color w:val="002060"/>
          <w:sz w:val="24"/>
          <w:szCs w:val="24"/>
        </w:rPr>
        <w:t>ПОЛУЧЕНИЕ ИНВЕСТОРАМИ ГОСУДАРСТВЕННЫХ И МУНИЦИПАЛЬНЫХ УСЛУГ, СВЯЗАННЫХ</w:t>
      </w:r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 С РЕАЛИЗАЦИЕЙ ИНВЕСТИЦИОННЫХ ПРОЕКТОВ НА ТЕРРИТОРИИ </w:t>
      </w:r>
      <w:r>
        <w:rPr>
          <w:rFonts w:ascii="Arial Narrow" w:hAnsi="Arial Narrow" w:cs="Calibri"/>
          <w:b/>
          <w:bCs/>
          <w:color w:val="002060"/>
          <w:sz w:val="24"/>
          <w:szCs w:val="24"/>
        </w:rPr>
        <w:t>ТАЛДОМСКОГО МУНИЦИПАЛЬНОГО РАЙОНА</w:t>
      </w:r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>, В РЕЖИМЕ «ОДНОГО ОКНА»</w:t>
      </w:r>
      <w:bookmarkEnd w:id="0"/>
    </w:p>
    <w:p w:rsidR="000F404F" w:rsidRPr="00653590" w:rsidRDefault="000F404F" w:rsidP="00030F11">
      <w:pPr>
        <w:pStyle w:val="2"/>
        <w:shd w:val="clear" w:color="auto" w:fill="auto"/>
        <w:spacing w:line="240" w:lineRule="auto"/>
        <w:ind w:firstLine="708"/>
        <w:jc w:val="both"/>
        <w:rPr>
          <w:rStyle w:val="a0"/>
          <w:rFonts w:ascii="Calibri" w:hAnsi="Calibri" w:cs="Calibri"/>
          <w:b w:val="0"/>
          <w:sz w:val="24"/>
          <w:szCs w:val="24"/>
        </w:rPr>
      </w:pPr>
      <w:r w:rsidRPr="00653590">
        <w:rPr>
          <w:rStyle w:val="a0"/>
          <w:rFonts w:ascii="Calibri" w:hAnsi="Calibri" w:cs="Calibri"/>
          <w:b w:val="0"/>
          <w:sz w:val="24"/>
          <w:szCs w:val="24"/>
        </w:rPr>
        <w:t xml:space="preserve">Администрация </w:t>
      </w:r>
      <w:r>
        <w:rPr>
          <w:rStyle w:val="a0"/>
          <w:rFonts w:ascii="Calibri" w:hAnsi="Calibri" w:cs="Calibri"/>
          <w:b w:val="0"/>
          <w:sz w:val="24"/>
          <w:szCs w:val="24"/>
        </w:rPr>
        <w:t>Талдомского муниципального района</w:t>
      </w:r>
      <w:r w:rsidRPr="00653590">
        <w:rPr>
          <w:rStyle w:val="a0"/>
          <w:rFonts w:ascii="Calibri" w:hAnsi="Calibri" w:cs="Calibri"/>
          <w:b w:val="0"/>
          <w:sz w:val="24"/>
          <w:szCs w:val="24"/>
        </w:rPr>
        <w:t xml:space="preserve"> </w:t>
      </w:r>
      <w:r w:rsidRPr="00801AA7">
        <w:rPr>
          <w:rStyle w:val="a0"/>
          <w:rFonts w:ascii="Calibri" w:hAnsi="Calibri" w:cs="Calibri"/>
          <w:b w:val="0"/>
          <w:sz w:val="24"/>
          <w:szCs w:val="24"/>
        </w:rPr>
        <w:t xml:space="preserve">во взаимодействии с органами государственной власти </w:t>
      </w:r>
      <w:r>
        <w:rPr>
          <w:rStyle w:val="a0"/>
          <w:rFonts w:ascii="Calibri" w:hAnsi="Calibri" w:cs="Calibri"/>
          <w:b w:val="0"/>
          <w:sz w:val="24"/>
          <w:szCs w:val="24"/>
        </w:rPr>
        <w:t xml:space="preserve">Московской области </w:t>
      </w:r>
      <w:r w:rsidRPr="00653590">
        <w:rPr>
          <w:rStyle w:val="a0"/>
          <w:rFonts w:ascii="Calibri" w:hAnsi="Calibri" w:cs="Calibri"/>
          <w:b w:val="0"/>
          <w:sz w:val="24"/>
          <w:szCs w:val="24"/>
        </w:rPr>
        <w:t>в целях сокращения временных и финансовых издержек инвесторов на получение исходно-разрешительной документации организует работу по сопровождению инвестиционных проектов по принципу «одного окна».</w:t>
      </w:r>
    </w:p>
    <w:p w:rsidR="000F404F" w:rsidRPr="00653590" w:rsidRDefault="000F404F" w:rsidP="00030F11">
      <w:pPr>
        <w:pStyle w:val="2"/>
        <w:shd w:val="clear" w:color="auto" w:fill="auto"/>
        <w:spacing w:line="240" w:lineRule="auto"/>
        <w:ind w:left="20" w:right="20" w:firstLine="688"/>
        <w:jc w:val="both"/>
        <w:rPr>
          <w:rFonts w:ascii="Calibri" w:hAnsi="Calibri" w:cs="Calibri"/>
          <w:sz w:val="24"/>
          <w:szCs w:val="24"/>
        </w:rPr>
      </w:pPr>
      <w:r w:rsidRPr="00653590">
        <w:rPr>
          <w:rFonts w:ascii="Calibri" w:hAnsi="Calibri" w:cs="Calibri"/>
          <w:sz w:val="24"/>
          <w:szCs w:val="24"/>
        </w:rPr>
        <w:t xml:space="preserve">Через действующие на территории </w:t>
      </w:r>
      <w:r>
        <w:rPr>
          <w:rFonts w:ascii="Calibri" w:hAnsi="Calibri" w:cs="Calibri"/>
          <w:sz w:val="24"/>
          <w:szCs w:val="24"/>
        </w:rPr>
        <w:t>Талдомского муниципального района</w:t>
      </w:r>
      <w:r w:rsidRPr="00653590">
        <w:rPr>
          <w:rFonts w:ascii="Calibri" w:hAnsi="Calibri" w:cs="Calibri"/>
          <w:sz w:val="24"/>
          <w:szCs w:val="24"/>
        </w:rPr>
        <w:t xml:space="preserve"> подразделения Многофункционального центра предоставления государственных и муниципальных услуг осуществляется предоставление инвесторам следующих услуг: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выдача градостроительного плана земельного участка;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утверждение схемы расположения земельного участка на кадастровом плане или кадастровой карте соответствующей территории;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присвоение адреса объекту недвижимости или изменение такого адреса;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выдача разрешений на строительство;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выдача разрешений на ввод объекта в эксплуатацию.</w:t>
      </w:r>
    </w:p>
    <w:p w:rsidR="000F404F" w:rsidRPr="00653590" w:rsidRDefault="000F404F" w:rsidP="00030F11">
      <w:pPr>
        <w:jc w:val="both"/>
        <w:rPr>
          <w:rFonts w:ascii="Calibri" w:hAnsi="Calibri" w:cs="Calibri"/>
        </w:rPr>
      </w:pP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284"/>
        </w:tabs>
        <w:spacing w:after="0" w:line="240" w:lineRule="auto"/>
        <w:ind w:right="20" w:firstLine="284"/>
        <w:rPr>
          <w:rFonts w:ascii="Arial Narrow" w:hAnsi="Arial Narrow" w:cs="Calibri"/>
          <w:b/>
          <w:color w:val="002060"/>
          <w:sz w:val="24"/>
          <w:szCs w:val="24"/>
        </w:rPr>
      </w:pPr>
      <w:bookmarkStart w:id="1" w:name="bookmark4"/>
      <w:bookmarkStart w:id="2" w:name="_Toc433963475"/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НАЛИЧИЕ В </w:t>
      </w:r>
      <w:r>
        <w:rPr>
          <w:rFonts w:ascii="Arial Narrow" w:hAnsi="Arial Narrow" w:cs="Calibri"/>
          <w:b/>
          <w:color w:val="002060"/>
          <w:sz w:val="24"/>
          <w:szCs w:val="24"/>
        </w:rPr>
        <w:t>ТАЛДОМСКОМ МУНИЦИПАЛЬНОМ РАЙОНЕ</w:t>
      </w:r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 </w:t>
      </w:r>
      <w:r>
        <w:rPr>
          <w:rFonts w:ascii="Arial Narrow" w:hAnsi="Arial Narrow" w:cs="Calibri"/>
          <w:b/>
          <w:color w:val="002060"/>
          <w:sz w:val="24"/>
          <w:szCs w:val="24"/>
        </w:rPr>
        <w:t xml:space="preserve">УТВЕРЖДЕННЫХ </w:t>
      </w:r>
      <w:r w:rsidRPr="00B437A3">
        <w:rPr>
          <w:rFonts w:ascii="Arial Narrow" w:hAnsi="Arial Narrow" w:cs="Calibri"/>
          <w:b/>
          <w:color w:val="002060"/>
          <w:sz w:val="24"/>
          <w:szCs w:val="24"/>
        </w:rPr>
        <w:t>ДОКУМЕНТОВ ТЕРРИТОРИАЛЬНОГО ПЛАНИРОВАНИЯ</w:t>
      </w:r>
      <w:bookmarkEnd w:id="1"/>
      <w:r>
        <w:rPr>
          <w:rFonts w:ascii="Arial Narrow" w:hAnsi="Arial Narrow" w:cs="Calibri"/>
          <w:b/>
          <w:color w:val="002060"/>
          <w:sz w:val="24"/>
          <w:szCs w:val="24"/>
        </w:rPr>
        <w:t xml:space="preserve"> И ГРАДОСТРОИТЕЛЬНОГО ЗОНИРОВАНИЯ</w:t>
      </w:r>
      <w:bookmarkEnd w:id="2"/>
    </w:p>
    <w:p w:rsidR="000F404F" w:rsidRDefault="000F404F" w:rsidP="00030F11">
      <w:pPr>
        <w:pStyle w:val="2"/>
        <w:spacing w:line="240" w:lineRule="auto"/>
        <w:ind w:left="20" w:right="20"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В целях создания условий для устойчивого системного развития Талдомского муниципального района</w:t>
      </w:r>
      <w:r w:rsidRPr="006F4E5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осуществляется разработка документов</w:t>
      </w:r>
      <w:r w:rsidRPr="006F4E5D">
        <w:rPr>
          <w:rFonts w:ascii="Calibri" w:hAnsi="Calibri" w:cs="Calibri"/>
          <w:sz w:val="24"/>
          <w:szCs w:val="24"/>
        </w:rPr>
        <w:t xml:space="preserve"> территориального планирования</w:t>
      </w:r>
      <w:r>
        <w:rPr>
          <w:rFonts w:ascii="Calibri" w:hAnsi="Calibri" w:cs="Calibri"/>
          <w:sz w:val="24"/>
          <w:szCs w:val="24"/>
        </w:rPr>
        <w:t xml:space="preserve"> и градостроительного зонирования, имеющих территориально-отраслевую направленность. Документы разрабатываются для всех поселений</w:t>
      </w:r>
      <w:r w:rsidRPr="006F4E5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Талдомского муниципального района</w:t>
      </w:r>
      <w:r w:rsidRPr="006F4E5D">
        <w:rPr>
          <w:rFonts w:ascii="Calibri" w:hAnsi="Calibri" w:cs="Calibri"/>
          <w:sz w:val="24"/>
          <w:szCs w:val="24"/>
        </w:rPr>
        <w:t xml:space="preserve">, за исключением </w:t>
      </w:r>
      <w:r>
        <w:rPr>
          <w:rFonts w:ascii="Calibri" w:hAnsi="Calibri" w:cs="Calibri"/>
          <w:sz w:val="24"/>
          <w:szCs w:val="24"/>
        </w:rPr>
        <w:t>тех</w:t>
      </w:r>
      <w:r w:rsidRPr="006F4E5D">
        <w:rPr>
          <w:rFonts w:ascii="Calibri" w:hAnsi="Calibri" w:cs="Calibri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>в отношении которых принято</w:t>
      </w:r>
      <w:r w:rsidRPr="006F4E5D">
        <w:rPr>
          <w:rFonts w:ascii="Calibri" w:hAnsi="Calibri" w:cs="Calibri"/>
          <w:sz w:val="24"/>
          <w:szCs w:val="24"/>
        </w:rPr>
        <w:t xml:space="preserve"> решение </w:t>
      </w:r>
      <w:r>
        <w:rPr>
          <w:rFonts w:ascii="Calibri" w:hAnsi="Calibri" w:cs="Calibri"/>
          <w:sz w:val="24"/>
          <w:szCs w:val="24"/>
        </w:rPr>
        <w:t xml:space="preserve">их </w:t>
      </w:r>
      <w:r w:rsidRPr="006F4E5D">
        <w:rPr>
          <w:rFonts w:ascii="Calibri" w:hAnsi="Calibri" w:cs="Calibri"/>
          <w:sz w:val="24"/>
          <w:szCs w:val="24"/>
        </w:rPr>
        <w:t>не разрабатывать.</w:t>
      </w:r>
    </w:p>
    <w:p w:rsidR="000F404F" w:rsidRDefault="000F404F" w:rsidP="00030F11">
      <w:pPr>
        <w:pStyle w:val="2"/>
        <w:spacing w:line="240" w:lineRule="auto"/>
        <w:ind w:left="20" w:right="20"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Администрация Талдомского муниципального района предоставляет инвесторам исчерпывающую информацию </w:t>
      </w:r>
      <w:r w:rsidRPr="006F4E5D">
        <w:rPr>
          <w:rFonts w:ascii="Calibri" w:hAnsi="Calibri" w:cs="Calibri"/>
          <w:sz w:val="24"/>
          <w:szCs w:val="24"/>
        </w:rPr>
        <w:t>о разрешенном виде использования земельных участков, предполагаемых к освоению, с учетом функционального зонирования территории, особых условий использования и развития инфраструктуры</w:t>
      </w:r>
      <w:r>
        <w:rPr>
          <w:rFonts w:ascii="Calibri" w:hAnsi="Calibri" w:cs="Calibri"/>
          <w:sz w:val="24"/>
          <w:szCs w:val="24"/>
        </w:rPr>
        <w:t>.</w:t>
      </w:r>
    </w:p>
    <w:p w:rsidR="000F404F" w:rsidRDefault="000F404F" w:rsidP="00030F11">
      <w:pPr>
        <w:pStyle w:val="2"/>
        <w:spacing w:line="240" w:lineRule="auto"/>
        <w:ind w:left="20" w:right="20" w:firstLine="7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Утвержденные документы территориального планирования и градостроительного зонирования Талдомского муниципального района размещаются </w:t>
      </w:r>
      <w:r w:rsidRPr="00C63CC8">
        <w:rPr>
          <w:rFonts w:ascii="Calibri" w:hAnsi="Calibri" w:cs="Calibri"/>
          <w:sz w:val="24"/>
          <w:szCs w:val="24"/>
        </w:rPr>
        <w:t xml:space="preserve">на </w:t>
      </w:r>
      <w:r>
        <w:rPr>
          <w:rFonts w:ascii="Calibri" w:hAnsi="Calibri" w:cs="Calibri"/>
          <w:sz w:val="24"/>
          <w:szCs w:val="24"/>
        </w:rPr>
        <w:t xml:space="preserve">официальном </w:t>
      </w:r>
      <w:r w:rsidRPr="00C63CC8">
        <w:rPr>
          <w:rFonts w:ascii="Calibri" w:hAnsi="Calibri" w:cs="Calibri"/>
          <w:sz w:val="24"/>
          <w:szCs w:val="24"/>
        </w:rPr>
        <w:t xml:space="preserve">интернет-портале администрации </w:t>
      </w:r>
      <w:r>
        <w:rPr>
          <w:rFonts w:ascii="Calibri" w:hAnsi="Calibri" w:cs="Calibri"/>
          <w:sz w:val="24"/>
          <w:szCs w:val="24"/>
        </w:rPr>
        <w:t>Талдомского муниципального района</w:t>
      </w:r>
      <w:r w:rsidRPr="00C63CC8">
        <w:rPr>
          <w:rFonts w:ascii="Calibri" w:hAnsi="Calibri" w:cs="Calibri"/>
          <w:sz w:val="24"/>
          <w:szCs w:val="24"/>
        </w:rPr>
        <w:t xml:space="preserve"> и (или) интернет-портале об инвестиционной деятельности </w:t>
      </w:r>
      <w:r>
        <w:rPr>
          <w:rFonts w:ascii="Calibri" w:hAnsi="Calibri" w:cs="Calibri"/>
          <w:sz w:val="24"/>
          <w:szCs w:val="24"/>
        </w:rPr>
        <w:t>Талдомского муниципального района, и включают в себя в том числе: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EF1123">
        <w:rPr>
          <w:rFonts w:ascii="Calibri" w:hAnsi="Calibri" w:cs="Calibri"/>
        </w:rPr>
        <w:t xml:space="preserve">схему территориального планирования </w:t>
      </w:r>
      <w:r>
        <w:rPr>
          <w:rFonts w:ascii="Calibri" w:hAnsi="Calibri" w:cs="Calibri"/>
        </w:rPr>
        <w:t xml:space="preserve">Талдомского </w:t>
      </w:r>
      <w:r w:rsidRPr="00EF1123">
        <w:rPr>
          <w:rFonts w:ascii="Calibri" w:hAnsi="Calibri" w:cs="Calibri"/>
        </w:rPr>
        <w:t>муниципального района</w:t>
      </w:r>
      <w:r>
        <w:rPr>
          <w:rFonts w:ascii="Calibri" w:hAnsi="Calibri" w:cs="Calibri"/>
        </w:rPr>
        <w:t>;</w:t>
      </w:r>
    </w:p>
    <w:p w:rsidR="000F404F" w:rsidRPr="00801AA7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генеральный </w:t>
      </w:r>
      <w:r w:rsidRPr="00801AA7">
        <w:rPr>
          <w:rFonts w:ascii="Calibri" w:hAnsi="Calibri" w:cs="Calibri"/>
        </w:rPr>
        <w:t>план поселени</w:t>
      </w:r>
      <w:r>
        <w:rPr>
          <w:rFonts w:ascii="Calibri" w:hAnsi="Calibri" w:cs="Calibri"/>
        </w:rPr>
        <w:t xml:space="preserve">й Талдомского </w:t>
      </w:r>
      <w:r w:rsidRPr="00EF1123">
        <w:rPr>
          <w:rFonts w:ascii="Calibri" w:hAnsi="Calibri" w:cs="Calibri"/>
        </w:rPr>
        <w:t>муниципального района</w:t>
      </w:r>
      <w:r w:rsidRPr="00801AA7">
        <w:rPr>
          <w:rFonts w:ascii="Calibri" w:hAnsi="Calibri" w:cs="Calibri"/>
        </w:rPr>
        <w:t>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карту планируемого функционального зонирования;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карту зон с особыми условиями использования территории;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карту планируемого развития инженерных коммуникаций;</w:t>
      </w:r>
    </w:p>
    <w:p w:rsidR="000F404F" w:rsidRPr="00D557A6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карту планируемого развития транспортной инфраструктуры</w:t>
      </w:r>
      <w:r w:rsidRPr="00D557A6">
        <w:rPr>
          <w:rFonts w:ascii="Calibri" w:hAnsi="Calibri" w:cs="Calibri"/>
        </w:rPr>
        <w:t>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карту градостроительного зонирования;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градостроительный регламент.</w:t>
      </w:r>
    </w:p>
    <w:p w:rsidR="000F404F" w:rsidRPr="00653590" w:rsidRDefault="000F404F" w:rsidP="00030F11">
      <w:pPr>
        <w:pStyle w:val="2"/>
        <w:shd w:val="clear" w:color="auto" w:fill="auto"/>
        <w:spacing w:line="240" w:lineRule="auto"/>
        <w:ind w:left="20" w:right="20" w:firstLine="720"/>
        <w:jc w:val="both"/>
        <w:rPr>
          <w:rFonts w:ascii="Calibri" w:hAnsi="Calibri" w:cs="Calibri"/>
          <w:sz w:val="24"/>
          <w:szCs w:val="24"/>
        </w:rPr>
      </w:pP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20" w:firstLine="284"/>
        <w:rPr>
          <w:rFonts w:ascii="Arial Narrow" w:hAnsi="Arial Narrow" w:cs="Calibri"/>
          <w:b/>
          <w:color w:val="002060"/>
          <w:sz w:val="24"/>
          <w:szCs w:val="24"/>
        </w:rPr>
      </w:pPr>
      <w:bookmarkStart w:id="3" w:name="_Toc433963476"/>
      <w:bookmarkStart w:id="4" w:name="bookmark6"/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НАЛИЧИЕ В </w:t>
      </w:r>
      <w:r>
        <w:rPr>
          <w:rFonts w:ascii="Arial Narrow" w:hAnsi="Arial Narrow" w:cs="Calibri"/>
          <w:b/>
          <w:color w:val="002060"/>
          <w:sz w:val="24"/>
          <w:szCs w:val="24"/>
        </w:rPr>
        <w:t>ТАЛДОМСКОМ МУНИЦИПАЛЬНОМ РАЙОНЕ</w:t>
      </w:r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 ИНФРАСТРУКТУРЫ ПОДДЕРЖКИ МАЛОГО И СРЕДНЕГО ПРЕДПРИНИМАТЕЛЬСТВА</w:t>
      </w:r>
      <w:bookmarkEnd w:id="3"/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 </w:t>
      </w:r>
      <w:bookmarkEnd w:id="4"/>
    </w:p>
    <w:p w:rsidR="000F404F" w:rsidRPr="00653590" w:rsidRDefault="000F404F" w:rsidP="00030F11">
      <w:pPr>
        <w:pStyle w:val="2"/>
        <w:shd w:val="clear" w:color="auto" w:fill="auto"/>
        <w:spacing w:line="240" w:lineRule="auto"/>
        <w:ind w:left="20" w:right="20" w:firstLine="720"/>
        <w:jc w:val="both"/>
        <w:rPr>
          <w:rFonts w:ascii="Calibri" w:hAnsi="Calibri" w:cs="Calibri"/>
          <w:sz w:val="24"/>
          <w:szCs w:val="24"/>
        </w:rPr>
      </w:pPr>
      <w:r>
        <w:rPr>
          <w:rStyle w:val="a0"/>
          <w:rFonts w:ascii="Calibri" w:hAnsi="Calibri" w:cs="Calibri"/>
          <w:b w:val="0"/>
          <w:sz w:val="24"/>
          <w:szCs w:val="24"/>
        </w:rPr>
        <w:t>Администрация</w:t>
      </w:r>
      <w:r w:rsidRPr="00653590">
        <w:rPr>
          <w:rStyle w:val="a0"/>
          <w:rFonts w:ascii="Calibri" w:hAnsi="Calibri" w:cs="Calibri"/>
          <w:b w:val="0"/>
          <w:sz w:val="24"/>
          <w:szCs w:val="24"/>
        </w:rPr>
        <w:t xml:space="preserve"> </w:t>
      </w:r>
      <w:r>
        <w:rPr>
          <w:rStyle w:val="a0"/>
          <w:rFonts w:ascii="Calibri" w:hAnsi="Calibri" w:cs="Calibri"/>
          <w:b w:val="0"/>
          <w:sz w:val="24"/>
          <w:szCs w:val="24"/>
        </w:rPr>
        <w:t>Талдомского муниципального района</w:t>
      </w:r>
      <w:r w:rsidRPr="00653590">
        <w:rPr>
          <w:rStyle w:val="a0"/>
          <w:rFonts w:ascii="Calibri" w:hAnsi="Calibri" w:cs="Calibri"/>
          <w:b w:val="0"/>
          <w:sz w:val="24"/>
          <w:szCs w:val="24"/>
        </w:rPr>
        <w:t xml:space="preserve"> </w:t>
      </w:r>
      <w:r w:rsidRPr="00653590">
        <w:rPr>
          <w:rFonts w:ascii="Calibri" w:hAnsi="Calibri" w:cs="Calibri"/>
          <w:sz w:val="24"/>
          <w:szCs w:val="24"/>
        </w:rPr>
        <w:t xml:space="preserve">в целях формирования инфраструктуры поддержки малого и среднего предпринимательства </w:t>
      </w:r>
      <w:r w:rsidRPr="00653590">
        <w:rPr>
          <w:rStyle w:val="a0"/>
          <w:rFonts w:ascii="Calibri" w:hAnsi="Calibri" w:cs="Calibri"/>
          <w:b w:val="0"/>
          <w:sz w:val="24"/>
          <w:szCs w:val="24"/>
        </w:rPr>
        <w:t>р</w:t>
      </w:r>
      <w:r w:rsidRPr="00653590">
        <w:rPr>
          <w:rFonts w:ascii="Calibri" w:hAnsi="Calibri" w:cs="Calibri"/>
          <w:sz w:val="24"/>
          <w:szCs w:val="24"/>
        </w:rPr>
        <w:t>азрабатывает систему мер, направленных на оказание поддержки субъектам малого и среднего предпринимательства, включающих: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разработку комплекса мероприятий по</w:t>
      </w:r>
      <w:r>
        <w:rPr>
          <w:rFonts w:ascii="Calibri" w:hAnsi="Calibri" w:cs="Calibri"/>
        </w:rPr>
        <w:t xml:space="preserve"> </w:t>
      </w:r>
      <w:r w:rsidRPr="00801AA7">
        <w:rPr>
          <w:rFonts w:ascii="Calibri" w:hAnsi="Calibri" w:cs="Calibri"/>
        </w:rPr>
        <w:t>организации обучения заинтересованных субъектов малого и среднего предпринимательства, а также граждан, пожелавших ими стать,</w:t>
      </w:r>
      <w:r w:rsidRPr="00653590">
        <w:rPr>
          <w:rFonts w:ascii="Calibri" w:hAnsi="Calibri" w:cs="Calibri"/>
        </w:rPr>
        <w:t xml:space="preserve"> основам предпринимательской деятельности, в том числе бизнес-планированию, бухгалтерскому, налоговому учету, делопроизводству, кадровым вопросам и пр.;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 xml:space="preserve">разработку комплекса мероприятий </w:t>
      </w:r>
      <w:r w:rsidRPr="00700160">
        <w:rPr>
          <w:rFonts w:ascii="Calibri" w:hAnsi="Calibri" w:cs="Calibri"/>
        </w:rPr>
        <w:t xml:space="preserve">по </w:t>
      </w:r>
      <w:r w:rsidRPr="00801AA7">
        <w:rPr>
          <w:rFonts w:ascii="Calibri" w:hAnsi="Calibri" w:cs="Calibri"/>
        </w:rPr>
        <w:t>привлечению н</w:t>
      </w:r>
      <w:r>
        <w:rPr>
          <w:rFonts w:ascii="Calibri" w:hAnsi="Calibri" w:cs="Calibri"/>
        </w:rPr>
        <w:t>а территорию</w:t>
      </w:r>
      <w:r w:rsidRPr="0065359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Талдомского муниципального района</w:t>
      </w:r>
      <w:r w:rsidRPr="00653590">
        <w:rPr>
          <w:rFonts w:ascii="Calibri" w:hAnsi="Calibri" w:cs="Calibri"/>
        </w:rPr>
        <w:t xml:space="preserve"> микрофинансовых организаций;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 xml:space="preserve">разработку комплекса мероприятий по созданию на территории </w:t>
      </w:r>
      <w:r>
        <w:rPr>
          <w:rFonts w:ascii="Calibri" w:hAnsi="Calibri" w:cs="Calibri"/>
        </w:rPr>
        <w:t>Талдомского муниципального района</w:t>
      </w:r>
      <w:r w:rsidRPr="00653590">
        <w:rPr>
          <w:rFonts w:ascii="Calibri" w:hAnsi="Calibri" w:cs="Calibri"/>
        </w:rPr>
        <w:t xml:space="preserve"> бизнес-инкубаторов и (или) технопарков;</w:t>
      </w:r>
    </w:p>
    <w:p w:rsidR="000F404F" w:rsidRPr="00203CB3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801AA7">
        <w:rPr>
          <w:rFonts w:ascii="Calibri" w:hAnsi="Calibri" w:cs="Calibri"/>
        </w:rPr>
        <w:t xml:space="preserve">разработку комплекса мероприятий по информированию и оказанию содействия субъектам малого и среднего предпринимательства в получении частичной компенсации затрат в виде </w:t>
      </w:r>
      <w:r w:rsidRPr="00203CB3">
        <w:rPr>
          <w:rFonts w:ascii="Calibri" w:hAnsi="Calibri" w:cs="Calibri"/>
        </w:rPr>
        <w:t xml:space="preserve">субсидий, получении налоговых преференций, </w:t>
      </w:r>
      <w:r>
        <w:rPr>
          <w:rFonts w:ascii="Calibri" w:hAnsi="Calibri" w:cs="Calibri"/>
        </w:rPr>
        <w:t xml:space="preserve">а также </w:t>
      </w:r>
      <w:r w:rsidRPr="00203CB3">
        <w:rPr>
          <w:rFonts w:ascii="Calibri" w:hAnsi="Calibri" w:cs="Calibri"/>
        </w:rPr>
        <w:t>поручительств по банковским кредитам;</w:t>
      </w:r>
    </w:p>
    <w:p w:rsidR="000F404F" w:rsidRPr="00801AA7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801AA7">
        <w:rPr>
          <w:rFonts w:ascii="Calibri" w:hAnsi="Calibri" w:cs="Calibri"/>
        </w:rPr>
        <w:t>разработку и реализацию муниципальных программ развития малого и среднего предпринимательства, обеспечивающих получение субсидий на реализацию мероприятий по финансовой поддержке субъектов малого и среднего предпринимательства и организаций, образующих инфраструктуру поддержки малого и среднего предпринимательства;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подготовку земельных участков, находящихся в муниципальной собственности, для организации ярмарок, в том числе областных, межрегиональных, сезонных, тематических, выходного дня и прочих;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разработку и утверждение перечня муниципального имущества, предназначенного для предоставления во владение и (или) пользование субъектам малого и среднего предпринимательства</w:t>
      </w:r>
      <w:r>
        <w:rPr>
          <w:rFonts w:ascii="Calibri" w:hAnsi="Calibri" w:cs="Calibri"/>
        </w:rPr>
        <w:t>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муниципального имущества в пользование субъектам малого и среднего предпринимательства по льготным арендным ставкам.</w:t>
      </w:r>
    </w:p>
    <w:p w:rsidR="000F404F" w:rsidRPr="00653590" w:rsidRDefault="000F404F" w:rsidP="00030F11">
      <w:pPr>
        <w:ind w:firstLine="708"/>
        <w:jc w:val="both"/>
        <w:rPr>
          <w:rStyle w:val="a0"/>
          <w:rFonts w:ascii="Calibri" w:hAnsi="Calibri" w:cs="Calibri"/>
          <w:b w:val="0"/>
          <w:bCs w:val="0"/>
          <w:sz w:val="24"/>
          <w:szCs w:val="24"/>
          <w:shd w:val="clear" w:color="auto" w:fill="auto"/>
        </w:rPr>
      </w:pPr>
      <w:r>
        <w:rPr>
          <w:rFonts w:ascii="Calibri" w:hAnsi="Calibri" w:cs="Calibri"/>
        </w:rPr>
        <w:t>Документы о разработанных мерах и ежеквартальные отчеты о результатах их реализации публикуются</w:t>
      </w:r>
      <w:r w:rsidRPr="00653590">
        <w:rPr>
          <w:rFonts w:ascii="Calibri" w:hAnsi="Calibri" w:cs="Calibri"/>
        </w:rPr>
        <w:t xml:space="preserve"> на официальном </w:t>
      </w:r>
      <w:r>
        <w:rPr>
          <w:rFonts w:ascii="Calibri" w:hAnsi="Calibri" w:cs="Calibri"/>
        </w:rPr>
        <w:t>интернет-портале</w:t>
      </w:r>
      <w:r w:rsidRPr="00653590">
        <w:rPr>
          <w:rFonts w:ascii="Calibri" w:hAnsi="Calibri" w:cs="Calibri"/>
        </w:rPr>
        <w:t xml:space="preserve"> администрации </w:t>
      </w:r>
      <w:r>
        <w:rPr>
          <w:rFonts w:ascii="Calibri" w:hAnsi="Calibri" w:cs="Calibri"/>
        </w:rPr>
        <w:t>Талдомского муниципального района и (или) интернет-портале об инвестиционной деятельности Талдомского муниципального района, а также в печатных средствах массовой информации</w:t>
      </w:r>
      <w:r w:rsidRPr="00653590">
        <w:rPr>
          <w:rFonts w:ascii="Calibri" w:hAnsi="Calibri" w:cs="Calibri"/>
        </w:rPr>
        <w:t>.</w:t>
      </w:r>
    </w:p>
    <w:p w:rsidR="000F404F" w:rsidRPr="00653590" w:rsidRDefault="000F404F" w:rsidP="00030F11">
      <w:pPr>
        <w:jc w:val="both"/>
        <w:rPr>
          <w:rFonts w:ascii="Calibri" w:hAnsi="Calibri" w:cs="Calibri"/>
        </w:rPr>
      </w:pP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20" w:firstLine="284"/>
        <w:rPr>
          <w:rFonts w:ascii="Arial Narrow" w:hAnsi="Arial Narrow" w:cs="Calibri"/>
          <w:b/>
          <w:color w:val="002060"/>
          <w:sz w:val="24"/>
          <w:szCs w:val="24"/>
        </w:rPr>
      </w:pPr>
      <w:bookmarkStart w:id="5" w:name="_Toc433963477"/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НАЛИЧИЕ В </w:t>
      </w:r>
      <w:r>
        <w:rPr>
          <w:rFonts w:ascii="Arial Narrow" w:hAnsi="Arial Narrow" w:cs="Calibri"/>
          <w:b/>
          <w:color w:val="002060"/>
          <w:sz w:val="24"/>
          <w:szCs w:val="24"/>
        </w:rPr>
        <w:t>ТАЛДОМСКОМ МУНИЦИПАЛЬНОМ РАЙОНЕ</w:t>
      </w:r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 НЕ МЕНЕЕ ОДНОЙ ПРОМЫШЛЕННОЙ ПЛОЩАДКИ, ПОДГОТОВЛЕННОЙ ДЛЯ РАЗМЕЩЕНИЯ ПРОИЗВОДСТВ</w:t>
      </w:r>
      <w:bookmarkEnd w:id="5"/>
    </w:p>
    <w:p w:rsidR="000F404F" w:rsidRPr="00653590" w:rsidRDefault="000F404F" w:rsidP="00030F11">
      <w:pPr>
        <w:ind w:firstLine="708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  <w:bCs/>
        </w:rPr>
        <w:t>А</w:t>
      </w:r>
      <w:r w:rsidRPr="00653590">
        <w:rPr>
          <w:rFonts w:ascii="Calibri" w:hAnsi="Calibri" w:cs="Calibri"/>
        </w:rPr>
        <w:t xml:space="preserve">дминистрация </w:t>
      </w:r>
      <w:r>
        <w:rPr>
          <w:rFonts w:ascii="Calibri" w:hAnsi="Calibri" w:cs="Calibri"/>
        </w:rPr>
        <w:t>Талдомского муниципального района</w:t>
      </w:r>
      <w:r w:rsidRPr="00653590">
        <w:rPr>
          <w:rFonts w:ascii="Calibri" w:hAnsi="Calibri" w:cs="Calibri"/>
        </w:rPr>
        <w:t xml:space="preserve"> осуществляет привлечение потенциальных инвесторов </w:t>
      </w:r>
      <w:r>
        <w:rPr>
          <w:rFonts w:ascii="Calibri" w:hAnsi="Calibri" w:cs="Calibri"/>
        </w:rPr>
        <w:t>предоставляя возможность</w:t>
      </w:r>
      <w:r w:rsidRPr="00653590">
        <w:rPr>
          <w:rFonts w:ascii="Calibri" w:hAnsi="Calibri" w:cs="Calibri"/>
        </w:rPr>
        <w:t xml:space="preserve"> размещения производств на не менее чем одной подготовленной промышленной площадке.</w:t>
      </w:r>
    </w:p>
    <w:p w:rsidR="000F404F" w:rsidRPr="00653590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размещения производств инвесторов могут предлагаться промышленные площадки, подготовленные</w:t>
      </w:r>
      <w:r w:rsidRPr="00653590">
        <w:rPr>
          <w:rFonts w:ascii="Calibri" w:hAnsi="Calibri" w:cs="Calibri"/>
        </w:rPr>
        <w:t>: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на основе ранее существующей производственной площадки, обеспеченной строениями, сооружениями и объектами инфраструктуры, в отношении которой проводится реконструкция и (или) капитальный ремонт, в соответствии со специализацией и потребностями потенциальных инвесторов;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на вновь отведенном незастроенном земельном участке для размещения новых производственных мощностей, и создаваемыми для этих целей объектами инфраструктуры в соответствии со специализацией и (или) потребностями потенциальных инвесторов.</w:t>
      </w:r>
    </w:p>
    <w:p w:rsidR="000F404F" w:rsidRDefault="000F404F" w:rsidP="00030F11">
      <w:pPr>
        <w:ind w:firstLine="708"/>
        <w:jc w:val="both"/>
        <w:rPr>
          <w:rFonts w:ascii="Calibri" w:hAnsi="Calibri" w:cs="Calibri"/>
        </w:rPr>
      </w:pPr>
      <w:r w:rsidRPr="00667C49">
        <w:rPr>
          <w:rFonts w:ascii="Calibri" w:hAnsi="Calibri" w:cs="Calibri"/>
        </w:rPr>
        <w:t xml:space="preserve">Администрация </w:t>
      </w:r>
      <w:r>
        <w:rPr>
          <w:rFonts w:ascii="Calibri" w:hAnsi="Calibri" w:cs="Calibri"/>
        </w:rPr>
        <w:t>Талдомского муниципального района</w:t>
      </w:r>
      <w:r w:rsidRPr="00667C49">
        <w:rPr>
          <w:rFonts w:ascii="Calibri" w:hAnsi="Calibri" w:cs="Calibri"/>
        </w:rPr>
        <w:t xml:space="preserve"> может принимать участие в создании промышленных площадок путем выделения земельных участков, обеспечением необходимой инфраструктурой, и в отдельных случаях </w:t>
      </w:r>
      <w:r>
        <w:rPr>
          <w:rFonts w:ascii="Calibri" w:hAnsi="Calibri" w:cs="Calibri"/>
        </w:rPr>
        <w:t>предоставлением муниципальных гарантий</w:t>
      </w:r>
      <w:r w:rsidRPr="00667C49">
        <w:rPr>
          <w:rFonts w:ascii="Calibri" w:hAnsi="Calibri" w:cs="Calibri"/>
        </w:rPr>
        <w:t xml:space="preserve"> по банковским кредитам, привлекаемым частными инвесторами на их создание и дальнейшее развитие</w:t>
      </w:r>
      <w:r w:rsidRPr="00801AA7">
        <w:rPr>
          <w:rFonts w:ascii="Calibri" w:hAnsi="Calibri" w:cs="Calibri"/>
        </w:rPr>
        <w:t>.</w:t>
      </w:r>
    </w:p>
    <w:p w:rsidR="000F404F" w:rsidRPr="00DD424E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об имеющихся и создаваемых промышленных площадках на территории Талдомского муниципального района размещается</w:t>
      </w:r>
      <w:r w:rsidRPr="00653590">
        <w:rPr>
          <w:rFonts w:ascii="Calibri" w:hAnsi="Calibri" w:cs="Calibri"/>
        </w:rPr>
        <w:t xml:space="preserve"> на </w:t>
      </w:r>
      <w:r>
        <w:rPr>
          <w:rFonts w:ascii="Calibri" w:hAnsi="Calibri" w:cs="Calibri"/>
        </w:rPr>
        <w:t>интернет-портале об инвестиционной деятельности Талдомского муниципального района,</w:t>
      </w:r>
      <w:r w:rsidRPr="007D033F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>а также предоставляется для размещения на интернет-ресурсе об инвестиционной деятельности Талдомском муниципальном районе,</w:t>
      </w:r>
      <w:r>
        <w:rPr>
          <w:rFonts w:ascii="Calibri" w:hAnsi="Calibri" w:cs="Calibri"/>
        </w:rPr>
        <w:t xml:space="preserve"> и обновляется не реже одного раза в квартал.</w:t>
      </w:r>
    </w:p>
    <w:p w:rsidR="000F404F" w:rsidRPr="00653590" w:rsidRDefault="000F404F" w:rsidP="00030F11">
      <w:pPr>
        <w:ind w:firstLine="708"/>
        <w:jc w:val="both"/>
        <w:rPr>
          <w:rFonts w:ascii="Calibri" w:hAnsi="Calibri" w:cs="Calibri"/>
        </w:rPr>
      </w:pP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20" w:firstLine="284"/>
        <w:rPr>
          <w:rFonts w:ascii="Arial Narrow" w:hAnsi="Arial Narrow" w:cs="Calibri"/>
          <w:b/>
          <w:color w:val="002060"/>
          <w:sz w:val="24"/>
          <w:szCs w:val="24"/>
        </w:rPr>
      </w:pPr>
      <w:bookmarkStart w:id="6" w:name="_Toc433963478"/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НАЛИЧИЕ В </w:t>
      </w:r>
      <w:r>
        <w:rPr>
          <w:rFonts w:ascii="Arial Narrow" w:hAnsi="Arial Narrow" w:cs="Calibri"/>
          <w:b/>
          <w:color w:val="002060"/>
          <w:sz w:val="24"/>
          <w:szCs w:val="24"/>
        </w:rPr>
        <w:t>ТАЛДОМСКОМ МУНИЦИПАЛЬНОМ РАЙОНЕ</w:t>
      </w:r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 УТВЕРЖДЕННЫХ ПРОГРАММ </w:t>
      </w:r>
      <w:r w:rsidRPr="00801AA7">
        <w:rPr>
          <w:rFonts w:ascii="Arial Narrow" w:hAnsi="Arial Narrow" w:cs="Calibri"/>
          <w:b/>
          <w:color w:val="002060"/>
          <w:sz w:val="24"/>
          <w:szCs w:val="24"/>
        </w:rPr>
        <w:t>ОБУЧЕНИЯ</w:t>
      </w:r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 </w:t>
      </w:r>
      <w:r>
        <w:rPr>
          <w:rFonts w:ascii="Arial Narrow" w:hAnsi="Arial Narrow" w:cs="Calibri"/>
          <w:b/>
          <w:color w:val="002060"/>
          <w:sz w:val="24"/>
          <w:szCs w:val="24"/>
        </w:rPr>
        <w:t xml:space="preserve">И АТТЕСТАЦИИ </w:t>
      </w:r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МУНИЦИПАЛЬНЫХ СЛУЖАЩИХ, УЧАСТВУЮЩИХ В ПРОЦЕССЕ </w:t>
      </w:r>
      <w:r>
        <w:rPr>
          <w:rFonts w:ascii="Arial Narrow" w:hAnsi="Arial Narrow" w:cs="Calibri"/>
          <w:b/>
          <w:color w:val="002060"/>
          <w:sz w:val="24"/>
          <w:szCs w:val="24"/>
        </w:rPr>
        <w:t>ПРИВЛЕЧЕНИЯ ИНВЕСТИЦИЙ, ПОДДЕРЖКЕ МАЛОГО И СРЕДНЕГО ПРЕДПРИНИМАТЕЛЬСТВА, ОКАЗАНИИ ГОСУДАРСТВЕННЫХ И МУНИЦИПАЛЬНЫХ УСЛУГ ИНВЕСТОРАМ ПО ПРИНЦИПУ «ОДНОГО ОКНА»</w:t>
      </w:r>
      <w:bookmarkEnd w:id="6"/>
    </w:p>
    <w:p w:rsidR="000F404F" w:rsidRDefault="000F404F" w:rsidP="00030F11">
      <w:pPr>
        <w:ind w:firstLine="708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Администрация Талдомского муниципального района </w:t>
      </w:r>
      <w:r w:rsidRPr="00801AA7">
        <w:rPr>
          <w:rFonts w:ascii="Calibri" w:hAnsi="Calibri" w:cs="Calibri"/>
          <w:bCs/>
        </w:rPr>
        <w:t xml:space="preserve">организует работу по подготовке, переподготовке и повышению квалификации </w:t>
      </w:r>
      <w:r>
        <w:rPr>
          <w:rFonts w:ascii="Calibri" w:hAnsi="Calibri" w:cs="Calibri"/>
          <w:bCs/>
        </w:rPr>
        <w:t>муниципальных служащих</w:t>
      </w:r>
      <w:r w:rsidRPr="0003355A">
        <w:rPr>
          <w:rFonts w:ascii="Calibri" w:hAnsi="Calibri" w:cs="Calibri"/>
          <w:bCs/>
        </w:rPr>
        <w:t xml:space="preserve">, ответственных за привлечение инвестиций и поддержку </w:t>
      </w:r>
      <w:r>
        <w:rPr>
          <w:rFonts w:ascii="Calibri" w:hAnsi="Calibri" w:cs="Calibri"/>
          <w:bCs/>
        </w:rPr>
        <w:t xml:space="preserve">малого и среднего </w:t>
      </w:r>
      <w:r w:rsidRPr="0003355A">
        <w:rPr>
          <w:rFonts w:ascii="Calibri" w:hAnsi="Calibri" w:cs="Calibri"/>
          <w:bCs/>
        </w:rPr>
        <w:t>предпринимательства.</w:t>
      </w:r>
    </w:p>
    <w:p w:rsidR="000F404F" w:rsidRPr="00653590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Также, в</w:t>
      </w:r>
      <w:r w:rsidRPr="00653590">
        <w:rPr>
          <w:rFonts w:ascii="Calibri" w:hAnsi="Calibri" w:cs="Calibri"/>
          <w:bCs/>
        </w:rPr>
        <w:t xml:space="preserve"> целях </w:t>
      </w:r>
      <w:r w:rsidRPr="00653590">
        <w:rPr>
          <w:rFonts w:ascii="Calibri" w:hAnsi="Calibri" w:cs="Calibri"/>
        </w:rPr>
        <w:t xml:space="preserve">качественного и своевременного оказания услуг инвесторам в режиме «одного окна» в </w:t>
      </w:r>
      <w:r>
        <w:rPr>
          <w:rFonts w:ascii="Calibri" w:hAnsi="Calibri" w:cs="Calibri"/>
        </w:rPr>
        <w:t>Талдомском муниципальном районе</w:t>
      </w:r>
      <w:r w:rsidRPr="00653590">
        <w:rPr>
          <w:rFonts w:ascii="Calibri" w:hAnsi="Calibri" w:cs="Calibri"/>
        </w:rPr>
        <w:t xml:space="preserve"> осуществляется </w:t>
      </w:r>
      <w:r>
        <w:rPr>
          <w:rFonts w:ascii="Calibri" w:hAnsi="Calibri" w:cs="Calibri"/>
        </w:rPr>
        <w:t xml:space="preserve">подготовка, переподготовка и повышение квалификации </w:t>
      </w:r>
      <w:r w:rsidRPr="00D03729">
        <w:rPr>
          <w:rFonts w:ascii="Calibri" w:hAnsi="Calibri" w:cs="Calibri"/>
        </w:rPr>
        <w:t>муниципальных служащих</w:t>
      </w:r>
      <w:r>
        <w:rPr>
          <w:rFonts w:ascii="Calibri" w:hAnsi="Calibri" w:cs="Calibri"/>
        </w:rPr>
        <w:t>,</w:t>
      </w:r>
      <w:r w:rsidRPr="00653590">
        <w:rPr>
          <w:rFonts w:ascii="Calibri" w:hAnsi="Calibri" w:cs="Calibri"/>
        </w:rPr>
        <w:t xml:space="preserve"> участвующих в процессе оказания </w:t>
      </w:r>
      <w:r>
        <w:rPr>
          <w:rFonts w:ascii="Calibri" w:hAnsi="Calibri" w:cs="Calibri"/>
        </w:rPr>
        <w:t xml:space="preserve">государственных и муниципальных </w:t>
      </w:r>
      <w:r w:rsidRPr="00653590">
        <w:rPr>
          <w:rFonts w:ascii="Calibri" w:hAnsi="Calibri" w:cs="Calibri"/>
        </w:rPr>
        <w:t>услуг, включающих: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выдачу градостроительных планов земельных участков;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утверждение схем расположения земельных участков на кадастровом плане или кадастровой карте территории;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присвоение адреса объекту недвижимости или изменение такого адреса;</w:t>
      </w:r>
    </w:p>
    <w:p w:rsidR="000F404F" w:rsidRPr="00653590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выдачу разрешений на строительство;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53590">
        <w:rPr>
          <w:rFonts w:ascii="Calibri" w:hAnsi="Calibri" w:cs="Calibri"/>
        </w:rPr>
        <w:t>выдачу разрешений на ввод объектов в эксплуатацию.</w:t>
      </w:r>
    </w:p>
    <w:p w:rsidR="000F404F" w:rsidRDefault="000F404F" w:rsidP="00030F11">
      <w:pPr>
        <w:ind w:firstLine="708"/>
        <w:jc w:val="both"/>
        <w:rPr>
          <w:rFonts w:ascii="Calibri" w:hAnsi="Calibri" w:cs="Calibri"/>
        </w:rPr>
      </w:pPr>
      <w:r w:rsidRPr="00CB0A9E">
        <w:rPr>
          <w:rFonts w:ascii="Calibri" w:hAnsi="Calibri" w:cs="Calibri"/>
        </w:rPr>
        <w:t>Аттестация указанных муниципальных служащих производится в соответствии с действующим законодательством. Квалификационные требования к профессиональным знаниям и навыкам, необходимым для исполнения должностных обязанностей, устанавливаются в должностных инструкциях с учетом</w:t>
      </w:r>
      <w:r>
        <w:rPr>
          <w:rFonts w:ascii="Calibri" w:hAnsi="Calibri" w:cs="Calibri"/>
        </w:rPr>
        <w:t xml:space="preserve"> утвержденных программ обучения.</w:t>
      </w:r>
    </w:p>
    <w:p w:rsidR="000F404F" w:rsidRPr="00653590" w:rsidRDefault="000F404F" w:rsidP="00030F11">
      <w:pPr>
        <w:pStyle w:val="ListParagraph"/>
        <w:ind w:left="284"/>
        <w:jc w:val="both"/>
        <w:rPr>
          <w:rFonts w:ascii="Calibri" w:hAnsi="Calibri" w:cs="Calibri"/>
        </w:rPr>
      </w:pP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20" w:firstLine="284"/>
        <w:rPr>
          <w:rFonts w:ascii="Arial Narrow" w:hAnsi="Arial Narrow" w:cs="Calibri"/>
          <w:b/>
          <w:color w:val="002060"/>
          <w:sz w:val="24"/>
          <w:szCs w:val="24"/>
        </w:rPr>
      </w:pPr>
      <w:bookmarkStart w:id="7" w:name="_Toc433963479"/>
      <w:r w:rsidRPr="00B437A3">
        <w:rPr>
          <w:rFonts w:ascii="Arial Narrow" w:hAnsi="Arial Narrow" w:cs="Calibri"/>
          <w:b/>
          <w:color w:val="002060"/>
          <w:sz w:val="24"/>
          <w:szCs w:val="24"/>
        </w:rPr>
        <w:t xml:space="preserve">НАЛИЧИЕ КОЛЛЕГИАЛЬНОГО СОВЕЩАТЕЛЬНОГО ОРГАНА ПО УЛУЧШЕНИЮ ИНВЕСТИЦИОННОГО КЛИМАТА И РАЗВИТИЮ ПРЕДПРИНИМАТЕЛЬСТВА ПРИ ГЛАВЕ </w:t>
      </w:r>
      <w:r>
        <w:rPr>
          <w:rFonts w:ascii="Arial Narrow" w:hAnsi="Arial Narrow" w:cs="Calibri"/>
          <w:b/>
          <w:color w:val="002060"/>
          <w:sz w:val="24"/>
          <w:szCs w:val="24"/>
        </w:rPr>
        <w:t>ТАЛДОМСКОГО МУНИЦИПАЛЬНОГО РАЙОНА</w:t>
      </w:r>
      <w:bookmarkEnd w:id="7"/>
    </w:p>
    <w:p w:rsidR="000F404F" w:rsidRPr="00C37039" w:rsidRDefault="000F404F" w:rsidP="00030F11">
      <w:pPr>
        <w:ind w:firstLine="708"/>
        <w:jc w:val="both"/>
        <w:rPr>
          <w:rFonts w:ascii="Calibri" w:hAnsi="Calibri" w:cs="Calibri"/>
        </w:rPr>
      </w:pPr>
      <w:r w:rsidRPr="00C37039">
        <w:rPr>
          <w:rFonts w:ascii="Calibri" w:hAnsi="Calibri" w:cs="Calibri"/>
        </w:rPr>
        <w:t xml:space="preserve">В </w:t>
      </w:r>
      <w:r>
        <w:rPr>
          <w:rFonts w:ascii="Calibri" w:hAnsi="Calibri" w:cs="Calibri"/>
        </w:rPr>
        <w:t>Талдомском муниципальном районе</w:t>
      </w:r>
      <w:r w:rsidRPr="00C37039">
        <w:rPr>
          <w:rFonts w:ascii="Calibri" w:hAnsi="Calibri" w:cs="Calibri"/>
        </w:rPr>
        <w:t xml:space="preserve"> в целях реализации практики участия коллегиальных совещательных органов при рассмотрении вопросов привлечения инвестиций, совершенствовании процессов взаимодействия между инвесторами и органами местного самоуправления создается коллегиальный совещательный орган, в состав которого входят руководители </w:t>
      </w:r>
      <w:r>
        <w:rPr>
          <w:rFonts w:ascii="Calibri" w:hAnsi="Calibri" w:cs="Calibri"/>
        </w:rPr>
        <w:t>ведущих предприятий,</w:t>
      </w:r>
      <w:r w:rsidRPr="00C37039">
        <w:rPr>
          <w:rFonts w:ascii="Calibri" w:hAnsi="Calibri" w:cs="Calibri"/>
        </w:rPr>
        <w:t xml:space="preserve"> представители </w:t>
      </w:r>
      <w:r>
        <w:rPr>
          <w:rFonts w:ascii="Calibri" w:hAnsi="Calibri" w:cs="Calibri"/>
        </w:rPr>
        <w:t xml:space="preserve">инфраструктурных компаний, малого и среднего предпринимательства, общественных организаций, </w:t>
      </w:r>
      <w:r w:rsidRPr="00C37039">
        <w:rPr>
          <w:rFonts w:ascii="Calibri" w:hAnsi="Calibri" w:cs="Calibri"/>
        </w:rPr>
        <w:t xml:space="preserve">органов </w:t>
      </w:r>
      <w:r>
        <w:rPr>
          <w:rFonts w:ascii="Calibri" w:hAnsi="Calibri" w:cs="Calibri"/>
        </w:rPr>
        <w:t xml:space="preserve">государственной власти Московской области, территориальных органов федеральных органов исполнительной власти и </w:t>
      </w:r>
      <w:r w:rsidRPr="00C37039">
        <w:rPr>
          <w:rFonts w:ascii="Calibri" w:hAnsi="Calibri" w:cs="Calibri"/>
        </w:rPr>
        <w:t>местного самоуправления.</w:t>
      </w:r>
    </w:p>
    <w:p w:rsidR="000F404F" w:rsidRPr="00C37039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</w:t>
      </w:r>
      <w:r w:rsidRPr="00C37039">
        <w:rPr>
          <w:rFonts w:ascii="Calibri" w:hAnsi="Calibri" w:cs="Calibri"/>
        </w:rPr>
        <w:t>оллегиальный совещательный орган по улучшению инвестиционного климата и развитию предпринимательства (далее – Совет) выполняет следующие основные функции:</w:t>
      </w:r>
    </w:p>
    <w:p w:rsidR="000F404F" w:rsidRPr="00801AA7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801AA7">
        <w:rPr>
          <w:rFonts w:ascii="Calibri" w:hAnsi="Calibri" w:cs="Calibri"/>
        </w:rPr>
        <w:t>рассмотрение предлагаемых инвесторами к реализации инвестиционных проектов, выработку соответствующих рекомендаций и предложений по ним;</w:t>
      </w:r>
    </w:p>
    <w:p w:rsidR="000F404F" w:rsidRPr="00C37039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C37039">
        <w:rPr>
          <w:rFonts w:ascii="Calibri" w:hAnsi="Calibri" w:cs="Calibri"/>
        </w:rPr>
        <w:t>выработку рекомендаций по организации взаимодействия между органами местного самоуправления и инвесторами;</w:t>
      </w:r>
    </w:p>
    <w:p w:rsidR="000F404F" w:rsidRPr="00C37039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C37039">
        <w:rPr>
          <w:rFonts w:ascii="Calibri" w:hAnsi="Calibri" w:cs="Calibri"/>
        </w:rPr>
        <w:t>выработку рекомендаций по снижению административных барьеров, препятствующих привлечению инвестиций;</w:t>
      </w:r>
    </w:p>
    <w:p w:rsidR="000F404F" w:rsidRPr="00C37039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C37039">
        <w:rPr>
          <w:rFonts w:ascii="Calibri" w:hAnsi="Calibri" w:cs="Calibri"/>
        </w:rPr>
        <w:t xml:space="preserve">разработку предложений по приоритетным направлениям развития </w:t>
      </w:r>
      <w:r>
        <w:rPr>
          <w:rFonts w:ascii="Calibri" w:hAnsi="Calibri" w:cs="Calibri"/>
        </w:rPr>
        <w:t>Талдомского муниципального района</w:t>
      </w:r>
      <w:r w:rsidRPr="00C37039">
        <w:rPr>
          <w:rFonts w:ascii="Calibri" w:hAnsi="Calibri" w:cs="Calibri"/>
        </w:rPr>
        <w:t>;</w:t>
      </w:r>
    </w:p>
    <w:p w:rsidR="000F404F" w:rsidRPr="00C37039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  <w:b/>
          <w:bCs/>
        </w:rPr>
      </w:pPr>
      <w:r w:rsidRPr="00C37039">
        <w:rPr>
          <w:rFonts w:ascii="Calibri" w:hAnsi="Calibri" w:cs="Calibri"/>
        </w:rPr>
        <w:t xml:space="preserve">выработку рекомендаций по муниципальной поддержке инвестиционных процессов и стимулированию инвестиционной активности на территории </w:t>
      </w:r>
      <w:r>
        <w:rPr>
          <w:rFonts w:ascii="Calibri" w:hAnsi="Calibri" w:cs="Calibri"/>
        </w:rPr>
        <w:t>Талдомского муниципального района</w:t>
      </w:r>
      <w:r w:rsidRPr="00C37039">
        <w:rPr>
          <w:rFonts w:ascii="Calibri" w:hAnsi="Calibri" w:cs="Calibri"/>
        </w:rPr>
        <w:t>;</w:t>
      </w:r>
    </w:p>
    <w:p w:rsidR="000F404F" w:rsidRPr="00C37039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  <w:b/>
          <w:bCs/>
        </w:rPr>
      </w:pPr>
      <w:r w:rsidRPr="00C37039">
        <w:rPr>
          <w:rFonts w:ascii="Calibri" w:hAnsi="Calibri" w:cs="Calibri"/>
        </w:rPr>
        <w:t xml:space="preserve">выработку рекомендаций для </w:t>
      </w:r>
      <w:r w:rsidRPr="00071DBF">
        <w:rPr>
          <w:rFonts w:ascii="Calibri" w:hAnsi="Calibri" w:cs="Calibri"/>
        </w:rPr>
        <w:t>органов местного самоуправления</w:t>
      </w:r>
      <w:r w:rsidRPr="00C37039">
        <w:rPr>
          <w:rFonts w:ascii="Calibri" w:hAnsi="Calibri" w:cs="Calibri"/>
        </w:rPr>
        <w:t xml:space="preserve"> по развитию малого и среднего предпринимательства на территории </w:t>
      </w:r>
      <w:r>
        <w:rPr>
          <w:rFonts w:ascii="Calibri" w:hAnsi="Calibri" w:cs="Calibri"/>
        </w:rPr>
        <w:t>Талдомского муниципального района</w:t>
      </w:r>
      <w:r w:rsidRPr="00C37039">
        <w:rPr>
          <w:rFonts w:ascii="Calibri" w:hAnsi="Calibri" w:cs="Calibri"/>
        </w:rPr>
        <w:t>.</w:t>
      </w:r>
    </w:p>
    <w:p w:rsidR="000F404F" w:rsidRPr="00C37039" w:rsidRDefault="000F404F" w:rsidP="00030F11">
      <w:pPr>
        <w:ind w:left="720"/>
        <w:contextualSpacing/>
        <w:jc w:val="both"/>
        <w:rPr>
          <w:rFonts w:ascii="Calibri" w:hAnsi="Calibri" w:cs="Calibri"/>
          <w:bCs/>
        </w:rPr>
      </w:pPr>
      <w:r w:rsidRPr="00C37039">
        <w:rPr>
          <w:rFonts w:ascii="Calibri" w:hAnsi="Calibri" w:cs="Calibri"/>
          <w:bCs/>
        </w:rPr>
        <w:t xml:space="preserve">Возглавляет работу Совета </w:t>
      </w:r>
      <w:r>
        <w:rPr>
          <w:rFonts w:ascii="Calibri" w:hAnsi="Calibri" w:cs="Calibri"/>
          <w:bCs/>
        </w:rPr>
        <w:t>Г</w:t>
      </w:r>
      <w:r w:rsidRPr="00C37039">
        <w:rPr>
          <w:rFonts w:ascii="Calibri" w:hAnsi="Calibri" w:cs="Calibri"/>
          <w:bCs/>
        </w:rPr>
        <w:t xml:space="preserve">лава </w:t>
      </w:r>
      <w:r>
        <w:rPr>
          <w:rFonts w:ascii="Calibri" w:hAnsi="Calibri" w:cs="Calibri"/>
          <w:bCs/>
        </w:rPr>
        <w:t>Талдомского муниципального района</w:t>
      </w:r>
      <w:r w:rsidRPr="00C37039">
        <w:rPr>
          <w:rFonts w:ascii="Calibri" w:hAnsi="Calibri" w:cs="Calibri"/>
          <w:bCs/>
        </w:rPr>
        <w:t>.</w:t>
      </w:r>
    </w:p>
    <w:p w:rsidR="000F404F" w:rsidRPr="00653590" w:rsidRDefault="000F404F" w:rsidP="00030F11">
      <w:pPr>
        <w:ind w:firstLine="709"/>
        <w:jc w:val="both"/>
        <w:rPr>
          <w:rFonts w:ascii="Calibri" w:hAnsi="Calibri" w:cs="Calibri"/>
          <w:bCs/>
        </w:rPr>
      </w:pPr>
      <w:r w:rsidRPr="00C37039">
        <w:rPr>
          <w:rFonts w:ascii="Calibri" w:hAnsi="Calibri" w:cs="Calibri"/>
          <w:bCs/>
        </w:rPr>
        <w:t>Заседания Совета проходят на регулярной основе, не реже одного раза в два месяца.</w:t>
      </w:r>
    </w:p>
    <w:p w:rsidR="000F404F" w:rsidRDefault="000F404F" w:rsidP="00030F11">
      <w:pPr>
        <w:ind w:firstLine="709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Руководитель Совета муниципального района</w:t>
      </w:r>
      <w:r w:rsidRPr="00653590">
        <w:rPr>
          <w:rFonts w:ascii="Calibri" w:hAnsi="Calibri" w:cs="Calibri"/>
          <w:bCs/>
        </w:rPr>
        <w:t xml:space="preserve"> осуществляет ежедневный личный прием граждан из числа представителей инвесторов, желающих реализовать инвестиционные проекты на территории </w:t>
      </w:r>
      <w:r>
        <w:rPr>
          <w:rFonts w:ascii="Calibri" w:hAnsi="Calibri" w:cs="Calibri"/>
          <w:bCs/>
        </w:rPr>
        <w:t>Талдомского муниципального района</w:t>
      </w:r>
      <w:r w:rsidRPr="00653590">
        <w:rPr>
          <w:rFonts w:ascii="Calibri" w:hAnsi="Calibri" w:cs="Calibri"/>
          <w:bCs/>
        </w:rPr>
        <w:t xml:space="preserve">; руководителей предприятий и индивидуальных предпринимателей, действующих на территории </w:t>
      </w:r>
      <w:r>
        <w:rPr>
          <w:rFonts w:ascii="Calibri" w:hAnsi="Calibri" w:cs="Calibri"/>
          <w:bCs/>
        </w:rPr>
        <w:t>Талдомского муниципального района</w:t>
      </w:r>
      <w:r w:rsidRPr="00653590">
        <w:rPr>
          <w:rFonts w:ascii="Calibri" w:hAnsi="Calibri" w:cs="Calibri"/>
          <w:bCs/>
        </w:rPr>
        <w:t xml:space="preserve">, в целях решения возникающих </w:t>
      </w:r>
      <w:r>
        <w:rPr>
          <w:rFonts w:ascii="Calibri" w:hAnsi="Calibri" w:cs="Calibri"/>
          <w:bCs/>
        </w:rPr>
        <w:t>у бизнеса</w:t>
      </w:r>
      <w:r w:rsidRPr="006F2348">
        <w:rPr>
          <w:rFonts w:ascii="Calibri" w:hAnsi="Calibri" w:cs="Calibri"/>
          <w:bCs/>
        </w:rPr>
        <w:t xml:space="preserve"> </w:t>
      </w:r>
      <w:r w:rsidRPr="00653590">
        <w:rPr>
          <w:rFonts w:ascii="Calibri" w:hAnsi="Calibri" w:cs="Calibri"/>
          <w:bCs/>
        </w:rPr>
        <w:t>проблем; а также граждан, имеющих намерение заняться предпринимательской деятельностью, в целях оказания им необходимого содействия.</w:t>
      </w:r>
    </w:p>
    <w:p w:rsidR="000F404F" w:rsidRDefault="000F404F" w:rsidP="00030F11">
      <w:pPr>
        <w:ind w:firstLine="709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По решению Совета создаются рабочие группы по поддержке и сопровождению реализуемых/предлагаемых к реализации инвестиционных проектов, а также проектов по улучшению инвестиционного климата.</w:t>
      </w:r>
    </w:p>
    <w:p w:rsidR="000F404F" w:rsidRPr="00653590" w:rsidRDefault="000F404F" w:rsidP="00030F11">
      <w:pPr>
        <w:ind w:firstLine="709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Информация о составе Совета, а также о рассматриваемых им вопросах и принимаемых решениях публикуется на интернет-портале об инвестиционной деятельности Талдомского муниципального района и в печатных средствах массовой информации.</w:t>
      </w:r>
    </w:p>
    <w:p w:rsidR="000F404F" w:rsidRPr="00653590" w:rsidRDefault="000F404F" w:rsidP="00030F11">
      <w:pPr>
        <w:jc w:val="both"/>
        <w:rPr>
          <w:rFonts w:ascii="Calibri" w:hAnsi="Calibri" w:cs="Calibri"/>
        </w:rPr>
      </w:pP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20" w:firstLine="284"/>
        <w:rPr>
          <w:rFonts w:ascii="Arial Narrow" w:hAnsi="Arial Narrow" w:cs="Calibri"/>
          <w:b/>
          <w:bCs/>
          <w:color w:val="002060"/>
          <w:sz w:val="24"/>
          <w:szCs w:val="24"/>
        </w:rPr>
      </w:pPr>
      <w:bookmarkStart w:id="8" w:name="_Toc433963480"/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НАЛИЧИЕ ДЕЙСТВУЮЩЕГО СОГЛАШЕНИЯ О СОТРУДНИЧЕСТВЕ В ОБЛАСТИ ПОВЫШЕНИЯ ИНВЕСТИЦИОННОЙ ПРИВЛЕКАТЕЛЬНОСТИ </w:t>
      </w:r>
      <w:r>
        <w:rPr>
          <w:rFonts w:ascii="Arial Narrow" w:hAnsi="Arial Narrow" w:cs="Calibri"/>
          <w:b/>
          <w:bCs/>
          <w:color w:val="002060"/>
          <w:sz w:val="24"/>
          <w:szCs w:val="24"/>
        </w:rPr>
        <w:t>ТАЛДОМСКОГО МУНИЦИПАЛЬНОГО РАЙОНА</w:t>
      </w:r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 МЕЖДУ АДМИНИСТРАЦИЕЙ </w:t>
      </w:r>
      <w:r>
        <w:rPr>
          <w:rFonts w:ascii="Arial Narrow" w:hAnsi="Arial Narrow" w:cs="Calibri"/>
          <w:b/>
          <w:bCs/>
          <w:color w:val="002060"/>
          <w:sz w:val="24"/>
          <w:szCs w:val="24"/>
        </w:rPr>
        <w:t>ТАЛДОМСКОГО МУНИЦИПАЛЬНОГО РАЙОНА</w:t>
      </w:r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 И АО «КОРПОРАЦИЯ РАЗВИТИЯ </w:t>
      </w:r>
      <w:r>
        <w:rPr>
          <w:rFonts w:ascii="Arial Narrow" w:hAnsi="Arial Narrow" w:cs="Calibri"/>
          <w:b/>
          <w:bCs/>
          <w:color w:val="002060"/>
          <w:sz w:val="24"/>
          <w:szCs w:val="24"/>
        </w:rPr>
        <w:t>МОСКОВСКОЙ ОБЛАСТИ</w:t>
      </w:r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>»</w:t>
      </w:r>
      <w:bookmarkEnd w:id="8"/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 </w:t>
      </w:r>
    </w:p>
    <w:p w:rsidR="000F404F" w:rsidRPr="00DD424E" w:rsidRDefault="000F404F" w:rsidP="00030F11">
      <w:pPr>
        <w:ind w:firstLine="708"/>
        <w:jc w:val="both"/>
        <w:rPr>
          <w:rFonts w:ascii="Calibri" w:hAnsi="Calibri" w:cs="Calibri"/>
        </w:rPr>
      </w:pPr>
      <w:r w:rsidRPr="000D2B3B">
        <w:rPr>
          <w:rFonts w:ascii="Calibri" w:hAnsi="Calibri" w:cs="Calibri"/>
          <w:bCs/>
        </w:rPr>
        <w:t>Администрация</w:t>
      </w:r>
      <w:r w:rsidRPr="00DD424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Талдомского муниципального района в целях повышения</w:t>
      </w:r>
      <w:r w:rsidRPr="00DD424E">
        <w:rPr>
          <w:rFonts w:ascii="Calibri" w:hAnsi="Calibri" w:cs="Calibri"/>
        </w:rPr>
        <w:t xml:space="preserve"> эффективности </w:t>
      </w:r>
      <w:r>
        <w:rPr>
          <w:rFonts w:ascii="Calibri" w:hAnsi="Calibri" w:cs="Calibri"/>
        </w:rPr>
        <w:t xml:space="preserve">деятельности </w:t>
      </w:r>
      <w:r w:rsidRPr="00DD424E">
        <w:rPr>
          <w:rFonts w:ascii="Calibri" w:hAnsi="Calibri" w:cs="Calibri"/>
        </w:rPr>
        <w:t xml:space="preserve">по </w:t>
      </w:r>
      <w:r>
        <w:rPr>
          <w:rFonts w:ascii="Calibri" w:hAnsi="Calibri" w:cs="Calibri"/>
        </w:rPr>
        <w:t xml:space="preserve">формированию благоприятного инвестиционного климата и </w:t>
      </w:r>
      <w:r w:rsidRPr="00DD424E">
        <w:rPr>
          <w:rFonts w:ascii="Calibri" w:hAnsi="Calibri" w:cs="Calibri"/>
        </w:rPr>
        <w:t xml:space="preserve">привлечению инвестиций </w:t>
      </w:r>
      <w:r>
        <w:rPr>
          <w:rFonts w:ascii="Calibri" w:hAnsi="Calibri" w:cs="Calibri"/>
        </w:rPr>
        <w:t>заключает соглашение о сотрудничестве в области повышения инвестиционной привлекательности Талдомского муниципального района (далее – Соглашение) со</w:t>
      </w:r>
      <w:r w:rsidRPr="008C7C5A">
        <w:rPr>
          <w:rFonts w:ascii="Calibri" w:hAnsi="Calibri" w:cs="Calibri"/>
        </w:rPr>
        <w:t xml:space="preserve"> </w:t>
      </w:r>
      <w:r w:rsidRPr="006B415E">
        <w:rPr>
          <w:rFonts w:ascii="Calibri" w:hAnsi="Calibri" w:cs="Calibri"/>
        </w:rPr>
        <w:t xml:space="preserve">специализированной организацией, действующей на территории </w:t>
      </w:r>
      <w:r>
        <w:rPr>
          <w:rFonts w:ascii="Calibri" w:hAnsi="Calibri" w:cs="Calibri"/>
        </w:rPr>
        <w:t>Московской области – АО «Корпорация развития Московской области»</w:t>
      </w:r>
      <w:r w:rsidRPr="00DD424E">
        <w:rPr>
          <w:rFonts w:ascii="Calibri" w:hAnsi="Calibri" w:cs="Calibri"/>
        </w:rPr>
        <w:t>.</w:t>
      </w:r>
    </w:p>
    <w:p w:rsidR="000F404F" w:rsidRPr="00DD424E" w:rsidRDefault="000F404F" w:rsidP="00030F11">
      <w:pPr>
        <w:ind w:firstLine="708"/>
        <w:jc w:val="both"/>
        <w:rPr>
          <w:rFonts w:ascii="Calibri" w:hAnsi="Calibri" w:cs="Calibri"/>
        </w:rPr>
      </w:pPr>
      <w:r w:rsidRPr="00DD424E">
        <w:rPr>
          <w:rFonts w:ascii="Calibri" w:hAnsi="Calibri" w:cs="Calibri"/>
        </w:rPr>
        <w:t xml:space="preserve">В Соглашении </w:t>
      </w:r>
      <w:r>
        <w:rPr>
          <w:rFonts w:ascii="Calibri" w:hAnsi="Calibri" w:cs="Calibri"/>
        </w:rPr>
        <w:t>отражают</w:t>
      </w:r>
      <w:r w:rsidRPr="00DD424E">
        <w:rPr>
          <w:rFonts w:ascii="Calibri" w:hAnsi="Calibri" w:cs="Calibri"/>
        </w:rPr>
        <w:t xml:space="preserve">ся основные положения по совместной работе администрации </w:t>
      </w:r>
      <w:r>
        <w:rPr>
          <w:rFonts w:ascii="Calibri" w:hAnsi="Calibri" w:cs="Calibri"/>
        </w:rPr>
        <w:t>Талдомского муниципального района и АО «Корпорация развития Московской области»</w:t>
      </w:r>
      <w:r w:rsidRPr="00DD424E">
        <w:rPr>
          <w:rFonts w:ascii="Calibri" w:hAnsi="Calibri" w:cs="Calibri"/>
        </w:rPr>
        <w:t>:</w:t>
      </w:r>
    </w:p>
    <w:p w:rsidR="000F404F" w:rsidRPr="00DD424E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DD424E">
        <w:rPr>
          <w:rFonts w:ascii="Calibri" w:hAnsi="Calibri" w:cs="Calibri"/>
        </w:rPr>
        <w:t xml:space="preserve">об обмене информацией, необходимой для развития инфраструктуры привлечения инвестиций и реализации инвестиционных проектов на территории </w:t>
      </w:r>
      <w:r>
        <w:rPr>
          <w:rFonts w:ascii="Calibri" w:hAnsi="Calibri" w:cs="Calibri"/>
        </w:rPr>
        <w:t>Талдомского муниципального района</w:t>
      </w:r>
      <w:r w:rsidRPr="00DD424E">
        <w:rPr>
          <w:rFonts w:ascii="Calibri" w:hAnsi="Calibri" w:cs="Calibri"/>
        </w:rPr>
        <w:t>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DD424E">
        <w:rPr>
          <w:rFonts w:ascii="Calibri" w:hAnsi="Calibri" w:cs="Calibri"/>
        </w:rPr>
        <w:t>об осуществлении совместных действий, направленных на улучшение процедур и снижение административных барьеров;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продвижении</w:t>
      </w:r>
      <w:r w:rsidRPr="004C0965">
        <w:rPr>
          <w:rFonts w:ascii="Calibri" w:hAnsi="Calibri" w:cs="Calibri"/>
        </w:rPr>
        <w:t xml:space="preserve"> инвестиционных возможностей и проектов </w:t>
      </w:r>
      <w:r>
        <w:rPr>
          <w:rFonts w:ascii="Calibri" w:hAnsi="Calibri" w:cs="Calibri"/>
        </w:rPr>
        <w:t>Талдомского муниципального района</w:t>
      </w:r>
      <w:r w:rsidRPr="004C0965">
        <w:rPr>
          <w:rFonts w:ascii="Calibri" w:hAnsi="Calibri" w:cs="Calibri"/>
        </w:rPr>
        <w:t xml:space="preserve"> на ре</w:t>
      </w:r>
      <w:r>
        <w:rPr>
          <w:rFonts w:ascii="Calibri" w:hAnsi="Calibri" w:cs="Calibri"/>
        </w:rPr>
        <w:t>гиональном и федеральном уровне;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 обеспечении</w:t>
      </w:r>
      <w:r w:rsidRPr="0001108F">
        <w:rPr>
          <w:rFonts w:ascii="Calibri" w:hAnsi="Calibri" w:cs="Calibri"/>
        </w:rPr>
        <w:t xml:space="preserve"> взаимодействия с инвестиционными фондами, банками, специализированными финансовыми организациями, региональными, федеральными и международными институтами развития с целью использования их потенциала и возможностей по финансированию и поддержке инвестиций на территории </w:t>
      </w:r>
      <w:r>
        <w:rPr>
          <w:rFonts w:ascii="Calibri" w:hAnsi="Calibri" w:cs="Calibri"/>
        </w:rPr>
        <w:t>Талдомского муниципального района</w:t>
      </w:r>
      <w:r w:rsidRPr="0001108F">
        <w:rPr>
          <w:rFonts w:ascii="Calibri" w:hAnsi="Calibri" w:cs="Calibri"/>
        </w:rPr>
        <w:t>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ведении единой базы</w:t>
      </w:r>
      <w:r w:rsidRPr="00270573">
        <w:t xml:space="preserve"> </w:t>
      </w:r>
      <w:r w:rsidRPr="00270573">
        <w:rPr>
          <w:rFonts w:ascii="Calibri" w:hAnsi="Calibri" w:cs="Calibri"/>
        </w:rPr>
        <w:t>инвесторов и реализуемых/предлагаемых к реализации инвестиционных проектов</w:t>
      </w:r>
      <w:r>
        <w:rPr>
          <w:rFonts w:ascii="Calibri" w:hAnsi="Calibri" w:cs="Calibri"/>
        </w:rPr>
        <w:t>;</w:t>
      </w:r>
    </w:p>
    <w:p w:rsidR="000F404F" w:rsidRPr="005664F3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5664F3">
        <w:rPr>
          <w:rFonts w:ascii="Calibri" w:hAnsi="Calibri" w:cs="Calibri"/>
        </w:rPr>
        <w:t>об обучении муниципальных служащих, участвующих в процессе привлечения инвестиций, поддержке малого и среднего предпринимательства, оказании государственных и муниципальных услуг инвесторам по принципу «одного окна»;</w:t>
      </w:r>
    </w:p>
    <w:p w:rsidR="000F404F" w:rsidRPr="005664F3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5664F3">
        <w:rPr>
          <w:rFonts w:ascii="Calibri" w:hAnsi="Calibri" w:cs="Calibri"/>
        </w:rPr>
        <w:t xml:space="preserve">об обучении муниципальных служащих, участвующих в процессе привлечения инвестиций, работе в единой </w:t>
      </w:r>
      <w:r>
        <w:rPr>
          <w:rFonts w:ascii="Calibri" w:hAnsi="Calibri" w:cs="Calibri"/>
        </w:rPr>
        <w:t xml:space="preserve">информационной </w:t>
      </w:r>
      <w:r w:rsidRPr="005664F3">
        <w:rPr>
          <w:rFonts w:ascii="Calibri" w:hAnsi="Calibri" w:cs="Calibri"/>
        </w:rPr>
        <w:t>базе инвесторов и реализуемых/предлагаемых к реализации инвестиционных проектов;</w:t>
      </w:r>
    </w:p>
    <w:p w:rsidR="000F404F" w:rsidRPr="00DD424E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формировании системы ключевых показателей эффективности муниципальных образований и рейтинга состояния инвестиционного климата в муниципальных образованиях Московской области;</w:t>
      </w:r>
    </w:p>
    <w:p w:rsidR="000F404F" w:rsidRPr="000D2B3B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о создании</w:t>
      </w:r>
      <w:r w:rsidRPr="00DD424E">
        <w:rPr>
          <w:rFonts w:ascii="Calibri" w:hAnsi="Calibri" w:cs="Calibri"/>
        </w:rPr>
        <w:t xml:space="preserve"> и актуализации страницы, посвященной </w:t>
      </w:r>
      <w:r>
        <w:rPr>
          <w:rFonts w:ascii="Calibri" w:hAnsi="Calibri" w:cs="Calibri"/>
        </w:rPr>
        <w:t>Талдомскому муниципальному району</w:t>
      </w:r>
      <w:r w:rsidRPr="00DD424E">
        <w:rPr>
          <w:rFonts w:ascii="Calibri" w:hAnsi="Calibri" w:cs="Calibri"/>
        </w:rPr>
        <w:t xml:space="preserve">, на </w:t>
      </w:r>
      <w:r>
        <w:rPr>
          <w:rFonts w:ascii="Calibri" w:hAnsi="Calibri" w:cs="Calibri"/>
        </w:rPr>
        <w:t>интернет-ресурсах об инвестиционной</w:t>
      </w:r>
      <w:r w:rsidRPr="00DD424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деятельности</w:t>
      </w:r>
      <w:r w:rsidRPr="00DD424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Талдомском муниципальном районе.</w:t>
      </w:r>
    </w:p>
    <w:p w:rsidR="000F404F" w:rsidRPr="00653590" w:rsidRDefault="000F404F" w:rsidP="00030F11">
      <w:pPr>
        <w:jc w:val="both"/>
        <w:rPr>
          <w:rFonts w:ascii="Calibri" w:hAnsi="Calibri" w:cs="Calibri"/>
        </w:rPr>
      </w:pPr>
    </w:p>
    <w:p w:rsidR="000F404F" w:rsidRPr="00B437A3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20" w:firstLine="284"/>
        <w:rPr>
          <w:rFonts w:ascii="Arial Narrow" w:hAnsi="Arial Narrow" w:cs="Calibri"/>
          <w:b/>
          <w:bCs/>
          <w:color w:val="002060"/>
          <w:sz w:val="24"/>
          <w:szCs w:val="24"/>
        </w:rPr>
      </w:pPr>
      <w:bookmarkStart w:id="9" w:name="_Toc433963481"/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НАЛИЧИЕ </w:t>
      </w:r>
      <w:r>
        <w:rPr>
          <w:rFonts w:ascii="Arial Narrow" w:hAnsi="Arial Narrow" w:cs="Calibri"/>
          <w:b/>
          <w:color w:val="002060"/>
          <w:sz w:val="24"/>
          <w:szCs w:val="24"/>
        </w:rPr>
        <w:t xml:space="preserve">В АДМИНИСТРАЦИИ ТАЛДОМСКОГО МУНИЦИПАЛЬНОГО РАЙОНА </w:t>
      </w:r>
      <w:r w:rsidRPr="00CF13BC">
        <w:rPr>
          <w:rFonts w:ascii="Arial Narrow" w:hAnsi="Arial Narrow" w:cs="Calibri"/>
          <w:b/>
          <w:color w:val="002060"/>
          <w:sz w:val="24"/>
          <w:szCs w:val="24"/>
        </w:rPr>
        <w:t>СТРУКТУРНОГО ПОДРАЗДЕЛЕНИЯ ДЛЯ УПРАВЛЕНИЯ ДЕЯТЕЛЬНОСТЬЮ</w:t>
      </w:r>
      <w:r>
        <w:rPr>
          <w:rFonts w:ascii="Arial Narrow" w:hAnsi="Arial Narrow" w:cs="Calibri"/>
          <w:b/>
          <w:color w:val="002060"/>
          <w:sz w:val="24"/>
          <w:szCs w:val="24"/>
        </w:rPr>
        <w:t xml:space="preserve"> </w:t>
      </w:r>
      <w:r w:rsidRPr="00CF13BC">
        <w:rPr>
          <w:rFonts w:ascii="Arial Narrow" w:hAnsi="Arial Narrow" w:cs="Calibri"/>
          <w:b/>
          <w:color w:val="002060"/>
          <w:sz w:val="24"/>
          <w:szCs w:val="24"/>
        </w:rPr>
        <w:t>П</w:t>
      </w:r>
      <w:r>
        <w:rPr>
          <w:rFonts w:ascii="Arial Narrow" w:hAnsi="Arial Narrow" w:cs="Calibri"/>
          <w:b/>
          <w:color w:val="002060"/>
          <w:sz w:val="24"/>
          <w:szCs w:val="24"/>
        </w:rPr>
        <w:t>О</w:t>
      </w:r>
      <w:r w:rsidRPr="00CF13BC">
        <w:rPr>
          <w:rFonts w:ascii="Arial Narrow" w:hAnsi="Arial Narrow" w:cs="Calibri"/>
          <w:b/>
          <w:color w:val="002060"/>
          <w:sz w:val="24"/>
          <w:szCs w:val="24"/>
        </w:rPr>
        <w:t> УЛУЧШЕНИЮ ИНВЕСТИЦИОННОГО КЛИМАТА И ПРИВЛЕЧЕНИЮ ИНВЕСТИЦИЙ</w:t>
      </w:r>
      <w:bookmarkEnd w:id="9"/>
    </w:p>
    <w:p w:rsidR="000F404F" w:rsidRDefault="000F404F" w:rsidP="00030F11">
      <w:pPr>
        <w:ind w:firstLine="708"/>
        <w:jc w:val="both"/>
        <w:rPr>
          <w:rFonts w:ascii="Calibri" w:hAnsi="Calibri" w:cs="Calibri"/>
        </w:rPr>
      </w:pPr>
      <w:r w:rsidRPr="006B415E">
        <w:rPr>
          <w:rFonts w:ascii="Calibri" w:hAnsi="Calibri" w:cs="Calibri"/>
        </w:rPr>
        <w:t xml:space="preserve">В администрации </w:t>
      </w:r>
      <w:r>
        <w:rPr>
          <w:rFonts w:ascii="Calibri" w:hAnsi="Calibri" w:cs="Calibri"/>
        </w:rPr>
        <w:t>Талдомского муниципального района</w:t>
      </w:r>
      <w:r w:rsidRPr="006B415E">
        <w:rPr>
          <w:rFonts w:ascii="Calibri" w:hAnsi="Calibri" w:cs="Calibri"/>
        </w:rPr>
        <w:t xml:space="preserve"> в целях повышения эффективности взаимодействия между различными органами государственной власти и местного самоуправления, а также усиления координации деятельности по привлечению инвестиционных ресурсов, формируется структурное подразделение, ответственное за реализацию полномочий по обеспечению благоприятного инвестиционного климата, привлечению инвестиций и работе с инвесторами (далее – Структурное подразделение)</w:t>
      </w:r>
      <w:r>
        <w:rPr>
          <w:rFonts w:ascii="Calibri" w:hAnsi="Calibri" w:cs="Calibri"/>
        </w:rPr>
        <w:t>.</w:t>
      </w:r>
    </w:p>
    <w:p w:rsidR="000F404F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перечень основных функций С</w:t>
      </w:r>
      <w:r w:rsidRPr="006B415E">
        <w:rPr>
          <w:rFonts w:ascii="Calibri" w:hAnsi="Calibri" w:cs="Calibri"/>
        </w:rPr>
        <w:t xml:space="preserve">труктурного подразделения входит: 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внедрение требований Стандарта деятельности администрации Талдомского муниципального района по обеспечению благоприятного инвестиционного климата в Московской области и</w:t>
      </w:r>
      <w:r w:rsidRPr="001B60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на территории Талдомского муниципального района;</w:t>
      </w:r>
      <w:r w:rsidRPr="006B415E">
        <w:rPr>
          <w:rFonts w:ascii="Calibri" w:hAnsi="Calibri" w:cs="Calibri"/>
        </w:rPr>
        <w:t xml:space="preserve"> 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B415E">
        <w:rPr>
          <w:rFonts w:ascii="Calibri" w:hAnsi="Calibri" w:cs="Calibri"/>
        </w:rPr>
        <w:t>взаимодействие с территориальными органами</w:t>
      </w:r>
      <w:r>
        <w:rPr>
          <w:rFonts w:ascii="Calibri" w:hAnsi="Calibri" w:cs="Calibri"/>
        </w:rPr>
        <w:t xml:space="preserve"> федеральных органов исполнительной власти</w:t>
      </w:r>
      <w:r w:rsidRPr="006B415E">
        <w:rPr>
          <w:rFonts w:ascii="Calibri" w:hAnsi="Calibri" w:cs="Calibri"/>
        </w:rPr>
        <w:t xml:space="preserve">, органами государственной власти </w:t>
      </w:r>
      <w:r>
        <w:rPr>
          <w:rFonts w:ascii="Calibri" w:hAnsi="Calibri" w:cs="Calibri"/>
        </w:rPr>
        <w:t>Московской области</w:t>
      </w:r>
      <w:r w:rsidRPr="006B415E">
        <w:rPr>
          <w:rFonts w:ascii="Calibri" w:hAnsi="Calibri" w:cs="Calibri"/>
        </w:rPr>
        <w:t>, органами местного самоуправления</w:t>
      </w:r>
      <w:r>
        <w:rPr>
          <w:rFonts w:ascii="Calibri" w:hAnsi="Calibri" w:cs="Calibri"/>
        </w:rPr>
        <w:t>,</w:t>
      </w:r>
      <w:r w:rsidRPr="006B415E">
        <w:rPr>
          <w:rFonts w:ascii="Calibri" w:hAnsi="Calibri" w:cs="Calibri"/>
        </w:rPr>
        <w:t xml:space="preserve"> по вопросам, связанным с реализацией инвестиционной политики и привлечения инвестиций;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B415E">
        <w:rPr>
          <w:rFonts w:ascii="Calibri" w:hAnsi="Calibri" w:cs="Calibri"/>
        </w:rPr>
        <w:t xml:space="preserve">взаимодействие со специализированной организацией по </w:t>
      </w:r>
      <w:r>
        <w:rPr>
          <w:rFonts w:ascii="Calibri" w:hAnsi="Calibri" w:cs="Calibri"/>
        </w:rPr>
        <w:t>формированию</w:t>
      </w:r>
      <w:r w:rsidRPr="006B415E">
        <w:rPr>
          <w:rFonts w:ascii="Calibri" w:hAnsi="Calibri" w:cs="Calibri"/>
        </w:rPr>
        <w:t xml:space="preserve"> благоприятного инвестиционного климата</w:t>
      </w:r>
      <w:r>
        <w:rPr>
          <w:rFonts w:ascii="Calibri" w:hAnsi="Calibri" w:cs="Calibri"/>
        </w:rPr>
        <w:t>,</w:t>
      </w:r>
      <w:r w:rsidRPr="006B415E">
        <w:rPr>
          <w:rFonts w:ascii="Calibri" w:hAnsi="Calibri" w:cs="Calibri"/>
        </w:rPr>
        <w:t xml:space="preserve"> привлечению инвестиций и работе с инвесторами</w:t>
      </w:r>
      <w:r>
        <w:rPr>
          <w:rFonts w:ascii="Calibri" w:hAnsi="Calibri" w:cs="Calibri"/>
        </w:rPr>
        <w:t>, действующей в Московской области – АО «Корпорация развития Московской области»</w:t>
      </w:r>
      <w:r w:rsidRPr="006B415E">
        <w:rPr>
          <w:rFonts w:ascii="Calibri" w:hAnsi="Calibri" w:cs="Calibri"/>
        </w:rPr>
        <w:t>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взаимодействие с инвесторами, </w:t>
      </w:r>
      <w:r w:rsidRPr="006B415E">
        <w:rPr>
          <w:rFonts w:ascii="Calibri" w:hAnsi="Calibri" w:cs="Calibri"/>
        </w:rPr>
        <w:t xml:space="preserve">оказание </w:t>
      </w:r>
      <w:r>
        <w:rPr>
          <w:rFonts w:ascii="Calibri" w:hAnsi="Calibri" w:cs="Calibri"/>
        </w:rPr>
        <w:t xml:space="preserve">им </w:t>
      </w:r>
      <w:r w:rsidRPr="006B415E">
        <w:rPr>
          <w:rFonts w:ascii="Calibri" w:hAnsi="Calibri" w:cs="Calibri"/>
        </w:rPr>
        <w:t xml:space="preserve">содействия, в том числе по получению муниципальных </w:t>
      </w:r>
      <w:r>
        <w:rPr>
          <w:rFonts w:ascii="Calibri" w:hAnsi="Calibri" w:cs="Calibri"/>
        </w:rPr>
        <w:t xml:space="preserve">и государственных </w:t>
      </w:r>
      <w:r w:rsidRPr="006B415E">
        <w:rPr>
          <w:rFonts w:ascii="Calibri" w:hAnsi="Calibri" w:cs="Calibri"/>
        </w:rPr>
        <w:t>услуг, связанных с реализаци</w:t>
      </w:r>
      <w:r>
        <w:rPr>
          <w:rFonts w:ascii="Calibri" w:hAnsi="Calibri" w:cs="Calibri"/>
        </w:rPr>
        <w:t>ей инвестиционных проектов;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6B415E">
        <w:rPr>
          <w:rFonts w:ascii="Calibri" w:hAnsi="Calibri" w:cs="Calibri"/>
        </w:rPr>
        <w:t xml:space="preserve">создание и ведение базы данных </w:t>
      </w:r>
      <w:r>
        <w:rPr>
          <w:rFonts w:ascii="Calibri" w:hAnsi="Calibri" w:cs="Calibri"/>
        </w:rPr>
        <w:t>инвесторов и реализуемых/предлагаемых к реализации инвестиционных проектов</w:t>
      </w:r>
      <w:r w:rsidRPr="006B415E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а также промышленных площадок, бизнес-инкубаторов и технопарков, а также объектов энергетической и транспортной инфраструктуры;</w:t>
      </w:r>
    </w:p>
    <w:p w:rsidR="000F404F" w:rsidRPr="007947B8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создание и ведение базы данных свободных земельных участков, предлагаемых для осуществления инвестиционной деятельности, с разработкой паспорта для каждого земельного участка.</w:t>
      </w:r>
    </w:p>
    <w:p w:rsidR="000F404F" w:rsidRDefault="000F404F" w:rsidP="00030F11">
      <w:pPr>
        <w:jc w:val="both"/>
        <w:rPr>
          <w:rFonts w:ascii="Calibri" w:hAnsi="Calibri" w:cs="Calibri"/>
          <w:color w:val="auto"/>
          <w:lang w:eastAsia="en-US"/>
        </w:rPr>
      </w:pPr>
      <w:r w:rsidRPr="006B415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  <w:t>У</w:t>
      </w:r>
      <w:r w:rsidRPr="006B415E">
        <w:rPr>
          <w:rFonts w:ascii="Calibri" w:hAnsi="Calibri" w:cs="Calibri"/>
          <w:color w:val="auto"/>
          <w:lang w:eastAsia="en-US"/>
        </w:rPr>
        <w:t xml:space="preserve">правление деятельностью </w:t>
      </w:r>
      <w:r>
        <w:rPr>
          <w:rFonts w:ascii="Calibri" w:hAnsi="Calibri" w:cs="Calibri"/>
          <w:color w:val="auto"/>
          <w:lang w:eastAsia="en-US"/>
        </w:rPr>
        <w:t xml:space="preserve">Структурного подразделения </w:t>
      </w:r>
      <w:r w:rsidRPr="006B415E">
        <w:rPr>
          <w:rFonts w:ascii="Calibri" w:hAnsi="Calibri" w:cs="Calibri"/>
          <w:color w:val="auto"/>
          <w:lang w:eastAsia="en-US"/>
        </w:rPr>
        <w:t xml:space="preserve">осуществляется руководителем на уровне заместителя </w:t>
      </w:r>
      <w:r>
        <w:rPr>
          <w:rFonts w:ascii="Calibri" w:hAnsi="Calibri" w:cs="Calibri"/>
          <w:color w:val="auto"/>
          <w:lang w:eastAsia="en-US"/>
        </w:rPr>
        <w:t>Г</w:t>
      </w:r>
      <w:r w:rsidRPr="006B415E">
        <w:rPr>
          <w:rFonts w:ascii="Calibri" w:hAnsi="Calibri" w:cs="Calibri"/>
          <w:color w:val="auto"/>
          <w:lang w:eastAsia="en-US"/>
        </w:rPr>
        <w:t xml:space="preserve">лавы </w:t>
      </w:r>
      <w:r>
        <w:rPr>
          <w:rFonts w:ascii="Calibri" w:hAnsi="Calibri" w:cs="Calibri"/>
          <w:color w:val="auto"/>
          <w:lang w:eastAsia="en-US"/>
        </w:rPr>
        <w:t>администрации Талдомского муниципального района.</w:t>
      </w:r>
    </w:p>
    <w:p w:rsidR="000F404F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о деятельности С</w:t>
      </w:r>
      <w:r w:rsidRPr="006B415E">
        <w:rPr>
          <w:rFonts w:ascii="Calibri" w:hAnsi="Calibri" w:cs="Calibri"/>
        </w:rPr>
        <w:t xml:space="preserve">труктурного подразделения, а также контактные данные </w:t>
      </w:r>
      <w:r>
        <w:rPr>
          <w:rFonts w:ascii="Calibri" w:hAnsi="Calibri" w:cs="Calibri"/>
        </w:rPr>
        <w:t>руководителя размещаются</w:t>
      </w:r>
      <w:r w:rsidRPr="006B415E">
        <w:rPr>
          <w:rFonts w:ascii="Calibri" w:hAnsi="Calibri" w:cs="Calibri"/>
        </w:rPr>
        <w:t xml:space="preserve"> на интернет-ресурсе об инвестиционной деятельности </w:t>
      </w:r>
      <w:r>
        <w:rPr>
          <w:rFonts w:ascii="Calibri" w:hAnsi="Calibri" w:cs="Calibri"/>
        </w:rPr>
        <w:t>Талдомского муниципального района.</w:t>
      </w:r>
    </w:p>
    <w:p w:rsidR="000F404F" w:rsidRPr="00FD5B88" w:rsidRDefault="000F404F" w:rsidP="00030F11">
      <w:pPr>
        <w:jc w:val="both"/>
        <w:rPr>
          <w:rFonts w:ascii="Calibri" w:hAnsi="Calibri" w:cs="Calibri"/>
        </w:rPr>
      </w:pPr>
    </w:p>
    <w:p w:rsidR="000F404F" w:rsidRPr="00CF13BC" w:rsidRDefault="000F404F" w:rsidP="00030F11">
      <w:pPr>
        <w:pStyle w:val="21"/>
        <w:keepNext/>
        <w:keepLines/>
        <w:numPr>
          <w:ilvl w:val="0"/>
          <w:numId w:val="2"/>
        </w:numPr>
        <w:shd w:val="clear" w:color="auto" w:fill="auto"/>
        <w:tabs>
          <w:tab w:val="left" w:pos="709"/>
        </w:tabs>
        <w:spacing w:after="0" w:line="240" w:lineRule="auto"/>
        <w:ind w:right="20" w:firstLine="284"/>
        <w:rPr>
          <w:rFonts w:ascii="Arial Narrow" w:hAnsi="Arial Narrow" w:cs="Calibri"/>
          <w:b/>
          <w:sz w:val="24"/>
          <w:szCs w:val="24"/>
        </w:rPr>
      </w:pPr>
      <w:bookmarkStart w:id="10" w:name="_Toc433963482"/>
      <w:r>
        <w:rPr>
          <w:rFonts w:ascii="Arial Narrow" w:hAnsi="Arial Narrow" w:cs="Calibri"/>
          <w:b/>
          <w:color w:val="002060"/>
          <w:sz w:val="24"/>
          <w:szCs w:val="24"/>
        </w:rPr>
        <w:t xml:space="preserve">НАЛИЧИЕ </w:t>
      </w:r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ИНВЕСТИЦИОННОГО ПАСПОРТА </w:t>
      </w:r>
      <w:r>
        <w:rPr>
          <w:rFonts w:ascii="Arial Narrow" w:hAnsi="Arial Narrow" w:cs="Calibri"/>
          <w:b/>
          <w:bCs/>
          <w:color w:val="002060"/>
          <w:sz w:val="24"/>
          <w:szCs w:val="24"/>
        </w:rPr>
        <w:t>ТАЛДОМСКОГО МУНИЦИПАЛЬНОГО РАЙОНА</w:t>
      </w:r>
      <w:r w:rsidRPr="00B437A3">
        <w:rPr>
          <w:rFonts w:ascii="Arial Narrow" w:hAnsi="Arial Narrow" w:cs="Calibri"/>
          <w:b/>
          <w:bCs/>
          <w:color w:val="002060"/>
          <w:sz w:val="24"/>
          <w:szCs w:val="24"/>
        </w:rPr>
        <w:t xml:space="preserve">, УТВЕРЖДЕННОГО </w:t>
      </w:r>
      <w:r>
        <w:rPr>
          <w:rFonts w:ascii="Arial Narrow" w:hAnsi="Arial Narrow" w:cs="Calibri"/>
          <w:b/>
          <w:bCs/>
          <w:color w:val="002060"/>
          <w:sz w:val="24"/>
          <w:szCs w:val="24"/>
        </w:rPr>
        <w:t>ГЛАВОЙ ТАЛДОМСКОГО МУНИЦИПАЛЬНОГО РАЙОНА</w:t>
      </w:r>
      <w:bookmarkEnd w:id="10"/>
    </w:p>
    <w:p w:rsidR="000F404F" w:rsidRPr="00037358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В целях</w:t>
      </w:r>
      <w:r w:rsidRPr="00037358">
        <w:rPr>
          <w:rFonts w:ascii="Calibri" w:hAnsi="Calibri" w:cs="Calibri"/>
          <w:bCs/>
        </w:rPr>
        <w:t xml:space="preserve"> п</w:t>
      </w:r>
      <w:r>
        <w:rPr>
          <w:rFonts w:ascii="Calibri" w:hAnsi="Calibri" w:cs="Calibri"/>
        </w:rPr>
        <w:t>редоставления</w:t>
      </w:r>
      <w:r w:rsidRPr="00037358">
        <w:rPr>
          <w:rFonts w:ascii="Calibri" w:hAnsi="Calibri" w:cs="Calibri"/>
        </w:rPr>
        <w:t xml:space="preserve"> инвестору актуальной информации об инвестиционном потенциале </w:t>
      </w:r>
      <w:r>
        <w:rPr>
          <w:rFonts w:ascii="Calibri" w:hAnsi="Calibri" w:cs="Calibri"/>
        </w:rPr>
        <w:t>администрация Талдомского муниципального района разрабатывает инвестиционный паспорт Талдомского муниципального района (далее – Инвестиционный паспорт)</w:t>
      </w:r>
      <w:r w:rsidRPr="00037358">
        <w:rPr>
          <w:rFonts w:ascii="Calibri" w:hAnsi="Calibri" w:cs="Calibri"/>
        </w:rPr>
        <w:t>.</w:t>
      </w:r>
    </w:p>
    <w:p w:rsidR="000F404F" w:rsidRPr="00DD424E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Утвержденный Главой Талдомского муниципального района Инвестиционный паспорт размещается на интернет-ресурсе об инвестиционной деятельности администрации Талдомского муниципального района, а также предоставляется для размещения на интернет-ресурсе об инвестиционной деятельности Московской области, и включает в себя </w:t>
      </w:r>
      <w:r w:rsidRPr="00DD424E">
        <w:rPr>
          <w:rFonts w:ascii="Calibri" w:hAnsi="Calibri" w:cs="Calibri"/>
        </w:rPr>
        <w:t>следующие разделы:</w:t>
      </w:r>
    </w:p>
    <w:p w:rsidR="000F404F" w:rsidRPr="00FD5B88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информацию</w:t>
      </w:r>
      <w:r w:rsidRPr="00DD424E">
        <w:rPr>
          <w:rFonts w:ascii="Calibri" w:hAnsi="Calibri" w:cs="Calibri"/>
        </w:rPr>
        <w:t xml:space="preserve"> о социально-экономическом положении </w:t>
      </w:r>
      <w:r>
        <w:rPr>
          <w:rFonts w:ascii="Calibri" w:hAnsi="Calibri" w:cs="Calibri"/>
        </w:rPr>
        <w:t>Талдомского муниципального района;</w:t>
      </w:r>
      <w:r w:rsidRPr="00FD5B88">
        <w:rPr>
          <w:rFonts w:ascii="Calibri" w:hAnsi="Calibri" w:cs="Calibri"/>
        </w:rPr>
        <w:t xml:space="preserve"> 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информацию</w:t>
      </w:r>
      <w:r w:rsidRPr="00DD424E">
        <w:rPr>
          <w:rFonts w:ascii="Calibri" w:hAnsi="Calibri" w:cs="Calibri"/>
        </w:rPr>
        <w:t xml:space="preserve"> о приоритетных направлениях инвестиционного развития </w:t>
      </w:r>
      <w:r>
        <w:rPr>
          <w:rFonts w:ascii="Calibri" w:hAnsi="Calibri" w:cs="Calibri"/>
        </w:rPr>
        <w:t>Талдомского муниципального района;</w:t>
      </w:r>
    </w:p>
    <w:p w:rsidR="000F404F" w:rsidRPr="00FD5B88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информацию о промышленных площадках</w:t>
      </w:r>
      <w:r w:rsidRPr="00FD5B8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бизнес-инкубаторах, технопарках,</w:t>
      </w:r>
      <w:r w:rsidRPr="00FD5B88">
        <w:rPr>
          <w:rFonts w:ascii="Calibri" w:hAnsi="Calibri" w:cs="Calibri"/>
        </w:rPr>
        <w:t xml:space="preserve"> предлагаемых для осуществления инвестиционной </w:t>
      </w:r>
      <w:r>
        <w:rPr>
          <w:rFonts w:ascii="Calibri" w:hAnsi="Calibri" w:cs="Calibri"/>
        </w:rPr>
        <w:t xml:space="preserve">и предпринимательской </w:t>
      </w:r>
      <w:r w:rsidRPr="00FD5B88">
        <w:rPr>
          <w:rFonts w:ascii="Calibri" w:hAnsi="Calibri" w:cs="Calibri"/>
        </w:rPr>
        <w:t>деятельности;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информацию о свободных земельных участках,</w:t>
      </w:r>
      <w:r w:rsidRPr="00FD5B8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предлагаемых </w:t>
      </w:r>
      <w:r w:rsidRPr="00FD5B88">
        <w:rPr>
          <w:rFonts w:ascii="Calibri" w:hAnsi="Calibri" w:cs="Calibri"/>
        </w:rPr>
        <w:t>для осуществлен</w:t>
      </w:r>
      <w:r>
        <w:rPr>
          <w:rFonts w:ascii="Calibri" w:hAnsi="Calibri" w:cs="Calibri"/>
        </w:rPr>
        <w:t>ия инвестиционной деятельности;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информацию об имеющихся и планируемых к строительству объектах энергетической</w:t>
      </w:r>
      <w:r w:rsidRPr="006E51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и транспортной инфраструктуры;</w:t>
      </w:r>
    </w:p>
    <w:p w:rsidR="000F404F" w:rsidRPr="00AB7D1D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  <w:color w:val="auto"/>
          <w:lang w:eastAsia="en-US"/>
        </w:rPr>
      </w:pPr>
      <w:r w:rsidRPr="00AB7D1D">
        <w:rPr>
          <w:rFonts w:ascii="Calibri" w:hAnsi="Calibri" w:cs="Calibri"/>
        </w:rPr>
        <w:t>информацию о ключевых реализуемых и реализованных инвестиционных проектах.</w:t>
      </w:r>
    </w:p>
    <w:p w:rsidR="000F404F" w:rsidRDefault="000F404F" w:rsidP="00030F11">
      <w:pPr>
        <w:ind w:firstLine="708"/>
        <w:rPr>
          <w:rFonts w:ascii="Calibri" w:hAnsi="Calibri" w:cs="Calibri"/>
          <w:highlight w:val="green"/>
        </w:rPr>
      </w:pPr>
    </w:p>
    <w:p w:rsidR="000F404F" w:rsidRPr="00C371A9" w:rsidRDefault="000F404F" w:rsidP="00030F11">
      <w:pPr>
        <w:keepNext/>
        <w:keepLines/>
        <w:numPr>
          <w:ilvl w:val="0"/>
          <w:numId w:val="2"/>
        </w:numPr>
        <w:tabs>
          <w:tab w:val="left" w:pos="709"/>
        </w:tabs>
        <w:suppressAutoHyphens/>
        <w:ind w:right="23" w:firstLine="284"/>
        <w:jc w:val="both"/>
        <w:outlineLvl w:val="1"/>
        <w:rPr>
          <w:rFonts w:ascii="Arial Narrow" w:hAnsi="Arial Narrow" w:cs="Calibri"/>
          <w:b/>
          <w:color w:val="002060"/>
        </w:rPr>
      </w:pPr>
      <w:bookmarkStart w:id="11" w:name="_Toc433963483"/>
      <w:r>
        <w:rPr>
          <w:rFonts w:ascii="Arial Narrow" w:hAnsi="Arial Narrow" w:cs="Calibri"/>
          <w:b/>
          <w:color w:val="002060"/>
        </w:rPr>
        <w:t>ПРЕДОСТАВЛЕНИЕ УСЛУГ,</w:t>
      </w:r>
      <w:r w:rsidRPr="00C371A9">
        <w:rPr>
          <w:rFonts w:ascii="Arial Narrow" w:hAnsi="Arial Narrow" w:cs="Calibri"/>
          <w:b/>
          <w:color w:val="002060"/>
        </w:rPr>
        <w:t xml:space="preserve"> СВЯЗАННЫХ С РАЗРЕШИТЕЛЬНЫМИ ПРОЦЕДУРАМИ В ПРЕДПРИНИМАТЕЛЬСКОЙ ДЕЯТЕЛЬНОСТИ, А ТАКЖЕ В СФЕРЕ ПОДДЕРЖКИ СУБЪЕКТОВ МАЛОГО И СРЕДНЕГО ПРЕДПРИНИМАТЕЛЬСТВА</w:t>
      </w:r>
      <w:r>
        <w:rPr>
          <w:rFonts w:ascii="Arial Narrow" w:hAnsi="Arial Narrow" w:cs="Calibri"/>
          <w:b/>
          <w:color w:val="002060"/>
        </w:rPr>
        <w:t xml:space="preserve">, </w:t>
      </w:r>
      <w:r w:rsidRPr="00C371A9">
        <w:rPr>
          <w:rFonts w:ascii="Arial Narrow" w:hAnsi="Arial Narrow" w:cs="Calibri"/>
          <w:b/>
          <w:color w:val="002060"/>
        </w:rPr>
        <w:t>НА БАЗЕ МНОГОФУНКЦИОНАЛЬНЫХ ЦЕНТРОВ ПРЕДОСТАВЛЕНИЯ ГОСУДАРСТВЕННЫХ И МУНИЦИПАЛЬНЫХ УСЛУГ</w:t>
      </w:r>
      <w:bookmarkEnd w:id="11"/>
    </w:p>
    <w:p w:rsidR="000F404F" w:rsidRDefault="000F404F" w:rsidP="00030F11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</w:t>
      </w:r>
      <w:r w:rsidRPr="004A6425">
        <w:rPr>
          <w:rFonts w:ascii="Calibri" w:hAnsi="Calibri" w:cs="Calibri"/>
        </w:rPr>
        <w:t>сокращения временных и финансовых издержек предпринимателей</w:t>
      </w:r>
      <w:r>
        <w:rPr>
          <w:rFonts w:ascii="Calibri" w:hAnsi="Calibri" w:cs="Calibri"/>
        </w:rPr>
        <w:t xml:space="preserve"> администрация Талдомского муниципального района </w:t>
      </w:r>
      <w:r w:rsidRPr="009747B6">
        <w:rPr>
          <w:rFonts w:ascii="Calibri" w:hAnsi="Calibri" w:cs="Calibri"/>
        </w:rPr>
        <w:t>пров</w:t>
      </w:r>
      <w:r>
        <w:rPr>
          <w:rFonts w:ascii="Calibri" w:hAnsi="Calibri" w:cs="Calibri"/>
        </w:rPr>
        <w:t>одит</w:t>
      </w:r>
      <w:r w:rsidRPr="009747B6">
        <w:rPr>
          <w:rFonts w:ascii="Calibri" w:hAnsi="Calibri" w:cs="Calibri"/>
        </w:rPr>
        <w:t xml:space="preserve"> работу по включению в перечень услуг, предоставляемых на базе многофункциональных центров предоставления государственных и муниципальных услуг (далее</w:t>
      </w:r>
      <w:r>
        <w:rPr>
          <w:rFonts w:ascii="Calibri" w:hAnsi="Calibri" w:cs="Calibri"/>
        </w:rPr>
        <w:t xml:space="preserve"> </w:t>
      </w:r>
      <w:r w:rsidRPr="009747B6">
        <w:rPr>
          <w:rFonts w:ascii="Calibri" w:hAnsi="Calibri" w:cs="Calibri"/>
        </w:rPr>
        <w:t>– МФЦ), услуг, связанных с разрешительными процедурами в предпринимательской деятельности</w:t>
      </w:r>
      <w:r>
        <w:rPr>
          <w:rFonts w:ascii="Calibri" w:hAnsi="Calibri" w:cs="Calibri"/>
        </w:rPr>
        <w:t>.</w:t>
      </w:r>
    </w:p>
    <w:p w:rsidR="000F404F" w:rsidRDefault="000F404F" w:rsidP="00030F1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Также, на базе МФЦ администрацией</w:t>
      </w:r>
      <w:r w:rsidRPr="006E03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Талдомского муниципального района</w:t>
      </w:r>
      <w:r w:rsidRPr="006E03C3">
        <w:rPr>
          <w:rFonts w:ascii="Calibri" w:hAnsi="Calibri" w:cs="Calibri"/>
        </w:rPr>
        <w:t xml:space="preserve"> формирует</w:t>
      </w:r>
      <w:r>
        <w:rPr>
          <w:rFonts w:ascii="Calibri" w:hAnsi="Calibri" w:cs="Calibri"/>
        </w:rPr>
        <w:t>ся система</w:t>
      </w:r>
      <w:r w:rsidRPr="006E03C3">
        <w:rPr>
          <w:rFonts w:ascii="Calibri" w:hAnsi="Calibri" w:cs="Calibri"/>
        </w:rPr>
        <w:t xml:space="preserve"> информационной и консультационной поддержки предпринимате</w:t>
      </w:r>
      <w:r>
        <w:rPr>
          <w:rFonts w:ascii="Calibri" w:hAnsi="Calibri" w:cs="Calibri"/>
        </w:rPr>
        <w:t>лей, включающая предоставление информации:</w:t>
      </w:r>
    </w:p>
    <w:p w:rsidR="000F404F" w:rsidRPr="00560E1D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 w:rsidRPr="00560E1D">
        <w:rPr>
          <w:rFonts w:ascii="Calibri" w:hAnsi="Calibri" w:cs="Calibri"/>
        </w:rPr>
        <w:t xml:space="preserve">о способах организации собственного дела </w:t>
      </w:r>
      <w:r>
        <w:rPr>
          <w:rFonts w:ascii="Calibri" w:hAnsi="Calibri" w:cs="Calibri"/>
        </w:rPr>
        <w:t xml:space="preserve">и </w:t>
      </w:r>
      <w:r w:rsidRPr="00560E1D">
        <w:rPr>
          <w:rFonts w:ascii="Calibri" w:hAnsi="Calibri" w:cs="Calibri"/>
        </w:rPr>
        <w:t>существующих правилах ведения бизнеса;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мерах поддержки субъектов малого и среднего предпринимательства на муниципальном и региональном уровнях;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кредитных и микрофинансовых организациях и условиях предоставления заемного финансирования субъектам малого и среднего предпринимательства;</w:t>
      </w:r>
    </w:p>
    <w:p w:rsidR="000F404F" w:rsidRDefault="000F404F" w:rsidP="00030F11">
      <w:pPr>
        <w:numPr>
          <w:ilvl w:val="0"/>
          <w:numId w:val="1"/>
        </w:numPr>
        <w:ind w:firstLine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подготовке документов для получения заемного финансирования, иной государственной или муниципальной финансовой поддержки</w:t>
      </w:r>
      <w:r w:rsidRPr="001402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субъектами малого и среднего предпринимательства;</w:t>
      </w:r>
    </w:p>
    <w:p w:rsidR="000F404F" w:rsidRPr="006A34EC" w:rsidRDefault="000F404F" w:rsidP="00030F11">
      <w:pPr>
        <w:numPr>
          <w:ilvl w:val="0"/>
          <w:numId w:val="1"/>
        </w:numPr>
        <w:spacing w:after="160" w:line="259" w:lineRule="auto"/>
        <w:ind w:firstLine="284"/>
        <w:jc w:val="both"/>
        <w:rPr>
          <w:rFonts w:ascii="Calibri" w:hAnsi="Calibri" w:cs="Calibri"/>
        </w:rPr>
      </w:pPr>
      <w:r w:rsidRPr="006A34EC">
        <w:rPr>
          <w:rFonts w:ascii="Calibri" w:hAnsi="Calibri" w:cs="Calibri"/>
        </w:rPr>
        <w:t>о проводимых обучающих мероприятиях, конференциях, форумах, круглых столах по вопросам предпринимательской деятельности.</w:t>
      </w:r>
    </w:p>
    <w:p w:rsidR="000F404F" w:rsidRPr="006A34EC" w:rsidRDefault="000F404F" w:rsidP="00030F11">
      <w:pPr>
        <w:pStyle w:val="21"/>
        <w:keepNext/>
        <w:keepLines/>
        <w:shd w:val="clear" w:color="auto" w:fill="auto"/>
        <w:tabs>
          <w:tab w:val="left" w:pos="284"/>
        </w:tabs>
        <w:spacing w:after="0" w:line="240" w:lineRule="auto"/>
        <w:ind w:left="284" w:right="20" w:firstLine="0"/>
        <w:rPr>
          <w:rFonts w:ascii="Calibri" w:hAnsi="Calibri" w:cs="Calibri"/>
        </w:rPr>
      </w:pPr>
    </w:p>
    <w:sectPr w:rsidR="000F404F" w:rsidRPr="006A34EC" w:rsidSect="001E121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04F" w:rsidRDefault="000F404F" w:rsidP="00B448FA">
      <w:r>
        <w:separator/>
      </w:r>
    </w:p>
  </w:endnote>
  <w:endnote w:type="continuationSeparator" w:id="0">
    <w:p w:rsidR="000F404F" w:rsidRDefault="000F404F" w:rsidP="00B44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04F" w:rsidRPr="007D33D4" w:rsidRDefault="000F404F">
    <w:pPr>
      <w:pStyle w:val="Footer"/>
      <w:jc w:val="right"/>
      <w:rPr>
        <w:rFonts w:ascii="Calibri" w:hAnsi="Calibri" w:cs="Calibri"/>
      </w:rPr>
    </w:pPr>
    <w:r w:rsidRPr="007D33D4">
      <w:rPr>
        <w:rFonts w:ascii="Calibri" w:hAnsi="Calibri" w:cs="Calibri"/>
      </w:rPr>
      <w:fldChar w:fldCharType="begin"/>
    </w:r>
    <w:r w:rsidRPr="007D33D4">
      <w:rPr>
        <w:rFonts w:ascii="Calibri" w:hAnsi="Calibri" w:cs="Calibri"/>
      </w:rPr>
      <w:instrText>PAGE   \* MERGEFORMAT</w:instrText>
    </w:r>
    <w:r w:rsidRPr="007D33D4">
      <w:rPr>
        <w:rFonts w:ascii="Calibri" w:hAnsi="Calibri" w:cs="Calibri"/>
      </w:rPr>
      <w:fldChar w:fldCharType="separate"/>
    </w:r>
    <w:r>
      <w:rPr>
        <w:rFonts w:ascii="Calibri" w:hAnsi="Calibri" w:cs="Calibri"/>
        <w:noProof/>
      </w:rPr>
      <w:t>9</w:t>
    </w:r>
    <w:r w:rsidRPr="007D33D4">
      <w:rPr>
        <w:rFonts w:ascii="Calibri" w:hAnsi="Calibri" w:cs="Calibri"/>
      </w:rPr>
      <w:fldChar w:fldCharType="end"/>
    </w:r>
  </w:p>
  <w:p w:rsidR="000F404F" w:rsidRDefault="000F404F" w:rsidP="00673234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04F" w:rsidRDefault="000F404F" w:rsidP="00B448FA">
      <w:r>
        <w:separator/>
      </w:r>
    </w:p>
  </w:footnote>
  <w:footnote w:type="continuationSeparator" w:id="0">
    <w:p w:rsidR="000F404F" w:rsidRDefault="000F404F" w:rsidP="00B448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04F" w:rsidRPr="00B437A3" w:rsidRDefault="000F404F" w:rsidP="00B437A3">
    <w:pPr>
      <w:pStyle w:val="Header"/>
      <w:jc w:val="right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28B"/>
    <w:multiLevelType w:val="hybridMultilevel"/>
    <w:tmpl w:val="72489CB0"/>
    <w:lvl w:ilvl="0" w:tplc="C5CEF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71350"/>
    <w:multiLevelType w:val="multilevel"/>
    <w:tmpl w:val="F6EC7BF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646319"/>
    <w:multiLevelType w:val="multilevel"/>
    <w:tmpl w:val="AE1274EC"/>
    <w:lvl w:ilvl="0">
      <w:start w:val="1"/>
      <w:numFmt w:val="decimal"/>
      <w:lvlText w:val="%1."/>
      <w:lvlJc w:val="left"/>
      <w:rPr>
        <w:rFonts w:ascii="Arial Narrow" w:eastAsia="Times New Roman" w:hAnsi="Arial Narrow" w:cs="Calibri" w:hint="default"/>
        <w:b/>
        <w:bCs/>
        <w:i w:val="0"/>
        <w:iCs w:val="0"/>
        <w:smallCaps w:val="0"/>
        <w:strike w:val="0"/>
        <w:color w:val="00206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3">
    <w:nsid w:val="2E8D1E90"/>
    <w:multiLevelType w:val="hybridMultilevel"/>
    <w:tmpl w:val="5E986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D138A"/>
    <w:multiLevelType w:val="multilevel"/>
    <w:tmpl w:val="7C9E160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6DD72B4"/>
    <w:multiLevelType w:val="hybridMultilevel"/>
    <w:tmpl w:val="B2D88D62"/>
    <w:lvl w:ilvl="0" w:tplc="CCF6ABD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CCF6ABD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D0113E"/>
    <w:multiLevelType w:val="hybridMultilevel"/>
    <w:tmpl w:val="775C9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A421B4"/>
    <w:multiLevelType w:val="hybridMultilevel"/>
    <w:tmpl w:val="4496B594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414A6586"/>
    <w:multiLevelType w:val="multilevel"/>
    <w:tmpl w:val="043E0BFE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A2A6573"/>
    <w:multiLevelType w:val="multilevel"/>
    <w:tmpl w:val="5B10C83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3541005"/>
    <w:multiLevelType w:val="hybridMultilevel"/>
    <w:tmpl w:val="98DA7912"/>
    <w:lvl w:ilvl="0" w:tplc="CCF6A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AC2B48"/>
    <w:multiLevelType w:val="multilevel"/>
    <w:tmpl w:val="22C081F8"/>
    <w:lvl w:ilvl="0">
      <w:start w:val="1"/>
      <w:numFmt w:val="bullet"/>
      <w:lvlText w:val="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8B456FB"/>
    <w:multiLevelType w:val="hybridMultilevel"/>
    <w:tmpl w:val="6A663FCC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3">
    <w:nsid w:val="79632DC6"/>
    <w:multiLevelType w:val="multilevel"/>
    <w:tmpl w:val="AE1274EC"/>
    <w:lvl w:ilvl="0">
      <w:start w:val="1"/>
      <w:numFmt w:val="decimal"/>
      <w:lvlText w:val="%1."/>
      <w:lvlJc w:val="left"/>
      <w:rPr>
        <w:rFonts w:ascii="Arial Narrow" w:eastAsia="Times New Roman" w:hAnsi="Arial Narrow" w:cs="Calibri" w:hint="default"/>
        <w:b/>
        <w:bCs/>
        <w:i w:val="0"/>
        <w:iCs w:val="0"/>
        <w:smallCaps w:val="0"/>
        <w:strike w:val="0"/>
        <w:color w:val="00206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 w:hint="default"/>
      </w:rPr>
    </w:lvl>
    <w:lvl w:ilvl="2">
      <w:numFmt w:val="decimal"/>
      <w:lvlText w:val=""/>
      <w:lvlJc w:val="left"/>
      <w:rPr>
        <w:rFonts w:cs="Times New Roman" w:hint="default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0"/>
  </w:num>
  <w:num w:numId="10">
    <w:abstractNumId w:val="3"/>
  </w:num>
  <w:num w:numId="11">
    <w:abstractNumId w:val="5"/>
  </w:num>
  <w:num w:numId="12">
    <w:abstractNumId w:val="7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0CA2"/>
    <w:rsid w:val="0000088A"/>
    <w:rsid w:val="000023E1"/>
    <w:rsid w:val="00006F27"/>
    <w:rsid w:val="00007A9E"/>
    <w:rsid w:val="0001108F"/>
    <w:rsid w:val="00021262"/>
    <w:rsid w:val="00022E74"/>
    <w:rsid w:val="00022EB7"/>
    <w:rsid w:val="00025473"/>
    <w:rsid w:val="0002767F"/>
    <w:rsid w:val="00030F11"/>
    <w:rsid w:val="0003355A"/>
    <w:rsid w:val="0003655B"/>
    <w:rsid w:val="00037358"/>
    <w:rsid w:val="000401E2"/>
    <w:rsid w:val="00041AA3"/>
    <w:rsid w:val="00045C8E"/>
    <w:rsid w:val="00046C6F"/>
    <w:rsid w:val="000525EE"/>
    <w:rsid w:val="00054034"/>
    <w:rsid w:val="00055ABD"/>
    <w:rsid w:val="000569C4"/>
    <w:rsid w:val="00056CD9"/>
    <w:rsid w:val="0006037F"/>
    <w:rsid w:val="00060CB3"/>
    <w:rsid w:val="000611D2"/>
    <w:rsid w:val="00061B2E"/>
    <w:rsid w:val="000620AA"/>
    <w:rsid w:val="000646E4"/>
    <w:rsid w:val="00065095"/>
    <w:rsid w:val="000652FF"/>
    <w:rsid w:val="00067819"/>
    <w:rsid w:val="00071DBF"/>
    <w:rsid w:val="00072C2E"/>
    <w:rsid w:val="00080839"/>
    <w:rsid w:val="00082C93"/>
    <w:rsid w:val="00085FD0"/>
    <w:rsid w:val="000913ED"/>
    <w:rsid w:val="000941A1"/>
    <w:rsid w:val="000947C8"/>
    <w:rsid w:val="00097687"/>
    <w:rsid w:val="000B1677"/>
    <w:rsid w:val="000B4702"/>
    <w:rsid w:val="000B6CFE"/>
    <w:rsid w:val="000C1040"/>
    <w:rsid w:val="000C25C9"/>
    <w:rsid w:val="000C2F80"/>
    <w:rsid w:val="000C3662"/>
    <w:rsid w:val="000C6AF9"/>
    <w:rsid w:val="000C794D"/>
    <w:rsid w:val="000D2B3B"/>
    <w:rsid w:val="000D3457"/>
    <w:rsid w:val="000D5D97"/>
    <w:rsid w:val="000D7149"/>
    <w:rsid w:val="000D7842"/>
    <w:rsid w:val="000E0719"/>
    <w:rsid w:val="000E471F"/>
    <w:rsid w:val="000F3B0F"/>
    <w:rsid w:val="000F404F"/>
    <w:rsid w:val="000F4157"/>
    <w:rsid w:val="000F6AB4"/>
    <w:rsid w:val="00100102"/>
    <w:rsid w:val="001004DD"/>
    <w:rsid w:val="00101306"/>
    <w:rsid w:val="001048B2"/>
    <w:rsid w:val="00110F36"/>
    <w:rsid w:val="00113C3B"/>
    <w:rsid w:val="001145F1"/>
    <w:rsid w:val="001168FB"/>
    <w:rsid w:val="00125733"/>
    <w:rsid w:val="00131A01"/>
    <w:rsid w:val="00132768"/>
    <w:rsid w:val="00132B1F"/>
    <w:rsid w:val="00133DEC"/>
    <w:rsid w:val="001402A2"/>
    <w:rsid w:val="00140A3F"/>
    <w:rsid w:val="001449CF"/>
    <w:rsid w:val="001463C7"/>
    <w:rsid w:val="00150CA2"/>
    <w:rsid w:val="001552F6"/>
    <w:rsid w:val="0015701F"/>
    <w:rsid w:val="00160CFC"/>
    <w:rsid w:val="00161013"/>
    <w:rsid w:val="00161650"/>
    <w:rsid w:val="00164D9A"/>
    <w:rsid w:val="00166CF3"/>
    <w:rsid w:val="00173390"/>
    <w:rsid w:val="001748DE"/>
    <w:rsid w:val="00175BA1"/>
    <w:rsid w:val="001779CD"/>
    <w:rsid w:val="00177D73"/>
    <w:rsid w:val="00191A03"/>
    <w:rsid w:val="001941CB"/>
    <w:rsid w:val="0019435E"/>
    <w:rsid w:val="001978BA"/>
    <w:rsid w:val="001A05B3"/>
    <w:rsid w:val="001A1F5B"/>
    <w:rsid w:val="001A35AD"/>
    <w:rsid w:val="001A434E"/>
    <w:rsid w:val="001A7D4B"/>
    <w:rsid w:val="001B0CBC"/>
    <w:rsid w:val="001B339D"/>
    <w:rsid w:val="001B4D0D"/>
    <w:rsid w:val="001B60C3"/>
    <w:rsid w:val="001B627A"/>
    <w:rsid w:val="001C2317"/>
    <w:rsid w:val="001C3639"/>
    <w:rsid w:val="001C3A72"/>
    <w:rsid w:val="001C6883"/>
    <w:rsid w:val="001C76FE"/>
    <w:rsid w:val="001C7A03"/>
    <w:rsid w:val="001C7AC0"/>
    <w:rsid w:val="001C7CD0"/>
    <w:rsid w:val="001D0502"/>
    <w:rsid w:val="001D669A"/>
    <w:rsid w:val="001E121A"/>
    <w:rsid w:val="001E467E"/>
    <w:rsid w:val="001E5B91"/>
    <w:rsid w:val="001E7E61"/>
    <w:rsid w:val="001F2137"/>
    <w:rsid w:val="001F68FF"/>
    <w:rsid w:val="00200EE2"/>
    <w:rsid w:val="00200F5A"/>
    <w:rsid w:val="002029B8"/>
    <w:rsid w:val="00203CB3"/>
    <w:rsid w:val="0020424D"/>
    <w:rsid w:val="00204423"/>
    <w:rsid w:val="002138AF"/>
    <w:rsid w:val="0021609C"/>
    <w:rsid w:val="00224EB9"/>
    <w:rsid w:val="002333DC"/>
    <w:rsid w:val="0023344B"/>
    <w:rsid w:val="00240632"/>
    <w:rsid w:val="00242790"/>
    <w:rsid w:val="00244716"/>
    <w:rsid w:val="00247C45"/>
    <w:rsid w:val="00250001"/>
    <w:rsid w:val="002506A4"/>
    <w:rsid w:val="00252A21"/>
    <w:rsid w:val="002552F4"/>
    <w:rsid w:val="002555F4"/>
    <w:rsid w:val="002627DC"/>
    <w:rsid w:val="00262A7A"/>
    <w:rsid w:val="002638CD"/>
    <w:rsid w:val="00266834"/>
    <w:rsid w:val="00270573"/>
    <w:rsid w:val="00270FD7"/>
    <w:rsid w:val="00276615"/>
    <w:rsid w:val="0027669A"/>
    <w:rsid w:val="0027788C"/>
    <w:rsid w:val="00280B51"/>
    <w:rsid w:val="002815E1"/>
    <w:rsid w:val="00286C39"/>
    <w:rsid w:val="00290DBA"/>
    <w:rsid w:val="002913BD"/>
    <w:rsid w:val="002945A1"/>
    <w:rsid w:val="0029584A"/>
    <w:rsid w:val="002B750A"/>
    <w:rsid w:val="002C2C15"/>
    <w:rsid w:val="002C6E47"/>
    <w:rsid w:val="002D1624"/>
    <w:rsid w:val="002D3DE7"/>
    <w:rsid w:val="002D3FAE"/>
    <w:rsid w:val="002D5E51"/>
    <w:rsid w:val="002D726A"/>
    <w:rsid w:val="002E1880"/>
    <w:rsid w:val="002E5C19"/>
    <w:rsid w:val="002E6AA3"/>
    <w:rsid w:val="002E6AEB"/>
    <w:rsid w:val="002F0952"/>
    <w:rsid w:val="002F27CA"/>
    <w:rsid w:val="002F2DDD"/>
    <w:rsid w:val="00300E7B"/>
    <w:rsid w:val="00304256"/>
    <w:rsid w:val="0030612F"/>
    <w:rsid w:val="003076ED"/>
    <w:rsid w:val="00310BF8"/>
    <w:rsid w:val="00312790"/>
    <w:rsid w:val="00320F0B"/>
    <w:rsid w:val="00327F66"/>
    <w:rsid w:val="003322BB"/>
    <w:rsid w:val="00335A91"/>
    <w:rsid w:val="00340C69"/>
    <w:rsid w:val="00346647"/>
    <w:rsid w:val="0034723E"/>
    <w:rsid w:val="00351BB9"/>
    <w:rsid w:val="003529AA"/>
    <w:rsid w:val="00353FD5"/>
    <w:rsid w:val="0035481C"/>
    <w:rsid w:val="00354CC5"/>
    <w:rsid w:val="00355FA1"/>
    <w:rsid w:val="003612DF"/>
    <w:rsid w:val="003637DC"/>
    <w:rsid w:val="00365B17"/>
    <w:rsid w:val="00366107"/>
    <w:rsid w:val="003706F1"/>
    <w:rsid w:val="00370BB0"/>
    <w:rsid w:val="00372B3A"/>
    <w:rsid w:val="00373E00"/>
    <w:rsid w:val="0037696A"/>
    <w:rsid w:val="00377583"/>
    <w:rsid w:val="00377ADE"/>
    <w:rsid w:val="0038021E"/>
    <w:rsid w:val="00384682"/>
    <w:rsid w:val="00385CAE"/>
    <w:rsid w:val="00394307"/>
    <w:rsid w:val="0039531A"/>
    <w:rsid w:val="00395EA8"/>
    <w:rsid w:val="0039602C"/>
    <w:rsid w:val="003974C8"/>
    <w:rsid w:val="003A012E"/>
    <w:rsid w:val="003A3ECC"/>
    <w:rsid w:val="003A5911"/>
    <w:rsid w:val="003A7279"/>
    <w:rsid w:val="003A791B"/>
    <w:rsid w:val="003B7B92"/>
    <w:rsid w:val="003C0C38"/>
    <w:rsid w:val="003C2D70"/>
    <w:rsid w:val="003C512B"/>
    <w:rsid w:val="003C5370"/>
    <w:rsid w:val="003C75F2"/>
    <w:rsid w:val="003D3683"/>
    <w:rsid w:val="003D54B9"/>
    <w:rsid w:val="003D56B1"/>
    <w:rsid w:val="003E0B70"/>
    <w:rsid w:val="003E0FF3"/>
    <w:rsid w:val="003E1C39"/>
    <w:rsid w:val="003E2BE9"/>
    <w:rsid w:val="003E2D75"/>
    <w:rsid w:val="003E4CC4"/>
    <w:rsid w:val="003E6381"/>
    <w:rsid w:val="003E6769"/>
    <w:rsid w:val="003E6CF4"/>
    <w:rsid w:val="003E73F1"/>
    <w:rsid w:val="003F3CEC"/>
    <w:rsid w:val="003F558D"/>
    <w:rsid w:val="003F6D39"/>
    <w:rsid w:val="003F700D"/>
    <w:rsid w:val="00400D3C"/>
    <w:rsid w:val="00400F72"/>
    <w:rsid w:val="004064BD"/>
    <w:rsid w:val="004131EA"/>
    <w:rsid w:val="0041504D"/>
    <w:rsid w:val="004165B8"/>
    <w:rsid w:val="00420516"/>
    <w:rsid w:val="004260FC"/>
    <w:rsid w:val="00431F5A"/>
    <w:rsid w:val="00434AF8"/>
    <w:rsid w:val="00436066"/>
    <w:rsid w:val="00436669"/>
    <w:rsid w:val="004430E2"/>
    <w:rsid w:val="00451148"/>
    <w:rsid w:val="00452334"/>
    <w:rsid w:val="00470720"/>
    <w:rsid w:val="00474147"/>
    <w:rsid w:val="0047724E"/>
    <w:rsid w:val="004772D2"/>
    <w:rsid w:val="004846EA"/>
    <w:rsid w:val="00485C33"/>
    <w:rsid w:val="00486CC9"/>
    <w:rsid w:val="00487D0E"/>
    <w:rsid w:val="00491F71"/>
    <w:rsid w:val="00493CA3"/>
    <w:rsid w:val="00494AF6"/>
    <w:rsid w:val="004A462A"/>
    <w:rsid w:val="004A56C2"/>
    <w:rsid w:val="004A6425"/>
    <w:rsid w:val="004B0C88"/>
    <w:rsid w:val="004B5771"/>
    <w:rsid w:val="004B5D2A"/>
    <w:rsid w:val="004C0965"/>
    <w:rsid w:val="004C3036"/>
    <w:rsid w:val="004C5F94"/>
    <w:rsid w:val="004D1265"/>
    <w:rsid w:val="004D281A"/>
    <w:rsid w:val="004E0F1B"/>
    <w:rsid w:val="004E167A"/>
    <w:rsid w:val="004E2CED"/>
    <w:rsid w:val="004E2D67"/>
    <w:rsid w:val="004F2528"/>
    <w:rsid w:val="004F4D99"/>
    <w:rsid w:val="00505B34"/>
    <w:rsid w:val="00510DD4"/>
    <w:rsid w:val="00512CDA"/>
    <w:rsid w:val="0051333D"/>
    <w:rsid w:val="00516336"/>
    <w:rsid w:val="005173B4"/>
    <w:rsid w:val="005225C1"/>
    <w:rsid w:val="00527559"/>
    <w:rsid w:val="00532DF9"/>
    <w:rsid w:val="005375A1"/>
    <w:rsid w:val="005443D6"/>
    <w:rsid w:val="0054475E"/>
    <w:rsid w:val="00546250"/>
    <w:rsid w:val="00547BD2"/>
    <w:rsid w:val="00550190"/>
    <w:rsid w:val="0055298B"/>
    <w:rsid w:val="00555503"/>
    <w:rsid w:val="005562AD"/>
    <w:rsid w:val="00560E1D"/>
    <w:rsid w:val="00560E55"/>
    <w:rsid w:val="00563A40"/>
    <w:rsid w:val="00563C8E"/>
    <w:rsid w:val="005664F3"/>
    <w:rsid w:val="005713DC"/>
    <w:rsid w:val="00572220"/>
    <w:rsid w:val="0057676D"/>
    <w:rsid w:val="00577F9D"/>
    <w:rsid w:val="005837AD"/>
    <w:rsid w:val="00586485"/>
    <w:rsid w:val="00587951"/>
    <w:rsid w:val="00591BF0"/>
    <w:rsid w:val="0059277C"/>
    <w:rsid w:val="00593C28"/>
    <w:rsid w:val="005943F8"/>
    <w:rsid w:val="00594505"/>
    <w:rsid w:val="00595DDA"/>
    <w:rsid w:val="00597F2E"/>
    <w:rsid w:val="005A116F"/>
    <w:rsid w:val="005A1C88"/>
    <w:rsid w:val="005A2445"/>
    <w:rsid w:val="005A5646"/>
    <w:rsid w:val="005A6E02"/>
    <w:rsid w:val="005B06A7"/>
    <w:rsid w:val="005B0A58"/>
    <w:rsid w:val="005B2437"/>
    <w:rsid w:val="005B667B"/>
    <w:rsid w:val="005B7E9C"/>
    <w:rsid w:val="005C133B"/>
    <w:rsid w:val="005C3E4F"/>
    <w:rsid w:val="005E0737"/>
    <w:rsid w:val="005E197D"/>
    <w:rsid w:val="005E1A60"/>
    <w:rsid w:val="005E6CC2"/>
    <w:rsid w:val="005F5DED"/>
    <w:rsid w:val="005F76C9"/>
    <w:rsid w:val="00601ADA"/>
    <w:rsid w:val="00603F89"/>
    <w:rsid w:val="00606091"/>
    <w:rsid w:val="00610889"/>
    <w:rsid w:val="00615190"/>
    <w:rsid w:val="00622550"/>
    <w:rsid w:val="00625141"/>
    <w:rsid w:val="00625324"/>
    <w:rsid w:val="0062776D"/>
    <w:rsid w:val="00630A50"/>
    <w:rsid w:val="0063370C"/>
    <w:rsid w:val="00642C90"/>
    <w:rsid w:val="006472C2"/>
    <w:rsid w:val="0064795F"/>
    <w:rsid w:val="00651806"/>
    <w:rsid w:val="00652168"/>
    <w:rsid w:val="00653590"/>
    <w:rsid w:val="0065412B"/>
    <w:rsid w:val="006544D9"/>
    <w:rsid w:val="0065662E"/>
    <w:rsid w:val="006654DD"/>
    <w:rsid w:val="0066734A"/>
    <w:rsid w:val="00667C49"/>
    <w:rsid w:val="00671C89"/>
    <w:rsid w:val="006724F9"/>
    <w:rsid w:val="00673234"/>
    <w:rsid w:val="0067749C"/>
    <w:rsid w:val="006777FC"/>
    <w:rsid w:val="0068069C"/>
    <w:rsid w:val="0068277D"/>
    <w:rsid w:val="00682C54"/>
    <w:rsid w:val="00685AE1"/>
    <w:rsid w:val="006863D1"/>
    <w:rsid w:val="00687068"/>
    <w:rsid w:val="00687EF6"/>
    <w:rsid w:val="00690044"/>
    <w:rsid w:val="00690774"/>
    <w:rsid w:val="00695CA5"/>
    <w:rsid w:val="006A34EC"/>
    <w:rsid w:val="006A486F"/>
    <w:rsid w:val="006A6124"/>
    <w:rsid w:val="006A629A"/>
    <w:rsid w:val="006B056E"/>
    <w:rsid w:val="006B2205"/>
    <w:rsid w:val="006B415E"/>
    <w:rsid w:val="006B5C04"/>
    <w:rsid w:val="006C2AF8"/>
    <w:rsid w:val="006C3725"/>
    <w:rsid w:val="006C46D9"/>
    <w:rsid w:val="006C51DD"/>
    <w:rsid w:val="006C7CA5"/>
    <w:rsid w:val="006D0088"/>
    <w:rsid w:val="006D03E3"/>
    <w:rsid w:val="006D59AF"/>
    <w:rsid w:val="006E03C3"/>
    <w:rsid w:val="006E0B07"/>
    <w:rsid w:val="006E0F56"/>
    <w:rsid w:val="006E245D"/>
    <w:rsid w:val="006E2A4D"/>
    <w:rsid w:val="006E3ADA"/>
    <w:rsid w:val="006E3E6C"/>
    <w:rsid w:val="006E5131"/>
    <w:rsid w:val="006F2348"/>
    <w:rsid w:val="006F4120"/>
    <w:rsid w:val="006F4524"/>
    <w:rsid w:val="006F4BA8"/>
    <w:rsid w:val="006F4E5D"/>
    <w:rsid w:val="00700160"/>
    <w:rsid w:val="0070390E"/>
    <w:rsid w:val="00707C55"/>
    <w:rsid w:val="007101C7"/>
    <w:rsid w:val="00710DEF"/>
    <w:rsid w:val="0071233A"/>
    <w:rsid w:val="007140F0"/>
    <w:rsid w:val="00715148"/>
    <w:rsid w:val="00717D58"/>
    <w:rsid w:val="0072438B"/>
    <w:rsid w:val="0072740C"/>
    <w:rsid w:val="00730274"/>
    <w:rsid w:val="00730B0F"/>
    <w:rsid w:val="00741364"/>
    <w:rsid w:val="00741E5C"/>
    <w:rsid w:val="00742506"/>
    <w:rsid w:val="0074335A"/>
    <w:rsid w:val="00746FC4"/>
    <w:rsid w:val="007477D8"/>
    <w:rsid w:val="00747EA2"/>
    <w:rsid w:val="007519D4"/>
    <w:rsid w:val="00752D33"/>
    <w:rsid w:val="00753715"/>
    <w:rsid w:val="0076391A"/>
    <w:rsid w:val="00763D83"/>
    <w:rsid w:val="00764919"/>
    <w:rsid w:val="0076580E"/>
    <w:rsid w:val="00767736"/>
    <w:rsid w:val="00773DD9"/>
    <w:rsid w:val="007742DD"/>
    <w:rsid w:val="0078675E"/>
    <w:rsid w:val="00791408"/>
    <w:rsid w:val="00793B94"/>
    <w:rsid w:val="00793D1A"/>
    <w:rsid w:val="007947B8"/>
    <w:rsid w:val="007A06C3"/>
    <w:rsid w:val="007A2054"/>
    <w:rsid w:val="007A4A18"/>
    <w:rsid w:val="007A5688"/>
    <w:rsid w:val="007A67A4"/>
    <w:rsid w:val="007B078A"/>
    <w:rsid w:val="007B129C"/>
    <w:rsid w:val="007B2781"/>
    <w:rsid w:val="007B2B5F"/>
    <w:rsid w:val="007B4296"/>
    <w:rsid w:val="007C059D"/>
    <w:rsid w:val="007C1B7F"/>
    <w:rsid w:val="007C2F0B"/>
    <w:rsid w:val="007C6892"/>
    <w:rsid w:val="007D033F"/>
    <w:rsid w:val="007D1040"/>
    <w:rsid w:val="007D33D4"/>
    <w:rsid w:val="007D4237"/>
    <w:rsid w:val="007D4E07"/>
    <w:rsid w:val="007D5F19"/>
    <w:rsid w:val="007D6A8B"/>
    <w:rsid w:val="007E041B"/>
    <w:rsid w:val="007E13D5"/>
    <w:rsid w:val="007E2BC6"/>
    <w:rsid w:val="007E455A"/>
    <w:rsid w:val="007E57BB"/>
    <w:rsid w:val="007E74FB"/>
    <w:rsid w:val="007F03D7"/>
    <w:rsid w:val="007F0A66"/>
    <w:rsid w:val="007F45CB"/>
    <w:rsid w:val="007F4715"/>
    <w:rsid w:val="007F4861"/>
    <w:rsid w:val="007F54BC"/>
    <w:rsid w:val="00800108"/>
    <w:rsid w:val="00801AA7"/>
    <w:rsid w:val="00801D8D"/>
    <w:rsid w:val="008157C3"/>
    <w:rsid w:val="008216F9"/>
    <w:rsid w:val="00825C50"/>
    <w:rsid w:val="00830D4E"/>
    <w:rsid w:val="00833711"/>
    <w:rsid w:val="00840455"/>
    <w:rsid w:val="00842E1D"/>
    <w:rsid w:val="008457B3"/>
    <w:rsid w:val="00846C27"/>
    <w:rsid w:val="00847293"/>
    <w:rsid w:val="00847305"/>
    <w:rsid w:val="008506EB"/>
    <w:rsid w:val="00850F7D"/>
    <w:rsid w:val="00854876"/>
    <w:rsid w:val="00854FEA"/>
    <w:rsid w:val="008570F0"/>
    <w:rsid w:val="00857A20"/>
    <w:rsid w:val="00857EF3"/>
    <w:rsid w:val="0086362B"/>
    <w:rsid w:val="008636F4"/>
    <w:rsid w:val="00863C90"/>
    <w:rsid w:val="00864BA4"/>
    <w:rsid w:val="00881CAB"/>
    <w:rsid w:val="00882FBF"/>
    <w:rsid w:val="008838E8"/>
    <w:rsid w:val="008855C9"/>
    <w:rsid w:val="008920D5"/>
    <w:rsid w:val="00892C07"/>
    <w:rsid w:val="0089322C"/>
    <w:rsid w:val="00893B04"/>
    <w:rsid w:val="00894679"/>
    <w:rsid w:val="00894C8F"/>
    <w:rsid w:val="00895472"/>
    <w:rsid w:val="008A13FA"/>
    <w:rsid w:val="008A2387"/>
    <w:rsid w:val="008A79D9"/>
    <w:rsid w:val="008B279D"/>
    <w:rsid w:val="008C1846"/>
    <w:rsid w:val="008C2EA6"/>
    <w:rsid w:val="008C7C5A"/>
    <w:rsid w:val="008D0D81"/>
    <w:rsid w:val="008D23BD"/>
    <w:rsid w:val="008D36FE"/>
    <w:rsid w:val="008D43C5"/>
    <w:rsid w:val="008E1096"/>
    <w:rsid w:val="008E1BD6"/>
    <w:rsid w:val="008E2569"/>
    <w:rsid w:val="008E3124"/>
    <w:rsid w:val="008E563B"/>
    <w:rsid w:val="008E5D6C"/>
    <w:rsid w:val="008E6E9C"/>
    <w:rsid w:val="008F4952"/>
    <w:rsid w:val="008F52EA"/>
    <w:rsid w:val="008F6B6D"/>
    <w:rsid w:val="009013F1"/>
    <w:rsid w:val="00902D52"/>
    <w:rsid w:val="009148B9"/>
    <w:rsid w:val="00920594"/>
    <w:rsid w:val="009244BD"/>
    <w:rsid w:val="009268D7"/>
    <w:rsid w:val="00931B13"/>
    <w:rsid w:val="00936B78"/>
    <w:rsid w:val="00940B2B"/>
    <w:rsid w:val="00941BF6"/>
    <w:rsid w:val="0094364B"/>
    <w:rsid w:val="009462EA"/>
    <w:rsid w:val="00946C99"/>
    <w:rsid w:val="00952219"/>
    <w:rsid w:val="00952F68"/>
    <w:rsid w:val="00956D68"/>
    <w:rsid w:val="009747B6"/>
    <w:rsid w:val="009751F7"/>
    <w:rsid w:val="0098052C"/>
    <w:rsid w:val="00985C5D"/>
    <w:rsid w:val="0099164D"/>
    <w:rsid w:val="009A14D6"/>
    <w:rsid w:val="009A6BB1"/>
    <w:rsid w:val="009B0BD4"/>
    <w:rsid w:val="009B4020"/>
    <w:rsid w:val="009C0FD4"/>
    <w:rsid w:val="009C1CB8"/>
    <w:rsid w:val="009C25C2"/>
    <w:rsid w:val="009C29DB"/>
    <w:rsid w:val="009C742B"/>
    <w:rsid w:val="009D43F3"/>
    <w:rsid w:val="009D56A0"/>
    <w:rsid w:val="009D671C"/>
    <w:rsid w:val="009D6DC4"/>
    <w:rsid w:val="009D787E"/>
    <w:rsid w:val="009E092D"/>
    <w:rsid w:val="009E21EF"/>
    <w:rsid w:val="009E3929"/>
    <w:rsid w:val="009E431B"/>
    <w:rsid w:val="009E7402"/>
    <w:rsid w:val="009F0C2B"/>
    <w:rsid w:val="009F4FA7"/>
    <w:rsid w:val="009F744F"/>
    <w:rsid w:val="009F7488"/>
    <w:rsid w:val="00A01993"/>
    <w:rsid w:val="00A022BE"/>
    <w:rsid w:val="00A06543"/>
    <w:rsid w:val="00A1210E"/>
    <w:rsid w:val="00A12B6B"/>
    <w:rsid w:val="00A14A38"/>
    <w:rsid w:val="00A21931"/>
    <w:rsid w:val="00A2425D"/>
    <w:rsid w:val="00A35B5C"/>
    <w:rsid w:val="00A36364"/>
    <w:rsid w:val="00A42639"/>
    <w:rsid w:val="00A430CB"/>
    <w:rsid w:val="00A43446"/>
    <w:rsid w:val="00A4358E"/>
    <w:rsid w:val="00A43779"/>
    <w:rsid w:val="00A44342"/>
    <w:rsid w:val="00A4773C"/>
    <w:rsid w:val="00A538F3"/>
    <w:rsid w:val="00A54DD3"/>
    <w:rsid w:val="00A55E2A"/>
    <w:rsid w:val="00A60125"/>
    <w:rsid w:val="00A61262"/>
    <w:rsid w:val="00A61ADC"/>
    <w:rsid w:val="00A62D69"/>
    <w:rsid w:val="00A63AE2"/>
    <w:rsid w:val="00A656D8"/>
    <w:rsid w:val="00A67ABE"/>
    <w:rsid w:val="00A67B6F"/>
    <w:rsid w:val="00A70AB5"/>
    <w:rsid w:val="00A70BD8"/>
    <w:rsid w:val="00A71A34"/>
    <w:rsid w:val="00A71C4E"/>
    <w:rsid w:val="00A81F03"/>
    <w:rsid w:val="00A85C55"/>
    <w:rsid w:val="00A8660A"/>
    <w:rsid w:val="00A937C4"/>
    <w:rsid w:val="00A95B3A"/>
    <w:rsid w:val="00A9602A"/>
    <w:rsid w:val="00A96252"/>
    <w:rsid w:val="00AA0F6B"/>
    <w:rsid w:val="00AA235D"/>
    <w:rsid w:val="00AA37E3"/>
    <w:rsid w:val="00AA4640"/>
    <w:rsid w:val="00AA527D"/>
    <w:rsid w:val="00AA62D9"/>
    <w:rsid w:val="00AA6AEB"/>
    <w:rsid w:val="00AB5E47"/>
    <w:rsid w:val="00AB6B46"/>
    <w:rsid w:val="00AB7D1D"/>
    <w:rsid w:val="00AC139D"/>
    <w:rsid w:val="00AC5383"/>
    <w:rsid w:val="00AD1674"/>
    <w:rsid w:val="00AD355E"/>
    <w:rsid w:val="00AD6315"/>
    <w:rsid w:val="00AD72A6"/>
    <w:rsid w:val="00AE1423"/>
    <w:rsid w:val="00AE64B5"/>
    <w:rsid w:val="00AE6A5E"/>
    <w:rsid w:val="00AF12D2"/>
    <w:rsid w:val="00AF2341"/>
    <w:rsid w:val="00AF3320"/>
    <w:rsid w:val="00AF5ED8"/>
    <w:rsid w:val="00AF7847"/>
    <w:rsid w:val="00B02BBA"/>
    <w:rsid w:val="00B04EC6"/>
    <w:rsid w:val="00B05344"/>
    <w:rsid w:val="00B07AA6"/>
    <w:rsid w:val="00B17200"/>
    <w:rsid w:val="00B21108"/>
    <w:rsid w:val="00B2517A"/>
    <w:rsid w:val="00B278A0"/>
    <w:rsid w:val="00B27CEE"/>
    <w:rsid w:val="00B33BA0"/>
    <w:rsid w:val="00B341B4"/>
    <w:rsid w:val="00B343E4"/>
    <w:rsid w:val="00B353A5"/>
    <w:rsid w:val="00B36CA2"/>
    <w:rsid w:val="00B375A7"/>
    <w:rsid w:val="00B37621"/>
    <w:rsid w:val="00B41930"/>
    <w:rsid w:val="00B42820"/>
    <w:rsid w:val="00B4324D"/>
    <w:rsid w:val="00B4341E"/>
    <w:rsid w:val="00B437A3"/>
    <w:rsid w:val="00B448C0"/>
    <w:rsid w:val="00B448FA"/>
    <w:rsid w:val="00B45FB6"/>
    <w:rsid w:val="00B5192C"/>
    <w:rsid w:val="00B6064E"/>
    <w:rsid w:val="00B60C6E"/>
    <w:rsid w:val="00B62680"/>
    <w:rsid w:val="00B62BC8"/>
    <w:rsid w:val="00B65BD5"/>
    <w:rsid w:val="00B6655E"/>
    <w:rsid w:val="00B676F4"/>
    <w:rsid w:val="00B6789A"/>
    <w:rsid w:val="00B67A9C"/>
    <w:rsid w:val="00B7521A"/>
    <w:rsid w:val="00B76AB6"/>
    <w:rsid w:val="00B775E7"/>
    <w:rsid w:val="00B8113D"/>
    <w:rsid w:val="00B821C6"/>
    <w:rsid w:val="00B95158"/>
    <w:rsid w:val="00BA0DEF"/>
    <w:rsid w:val="00BA0E5E"/>
    <w:rsid w:val="00BA28D6"/>
    <w:rsid w:val="00BA733C"/>
    <w:rsid w:val="00BA7C10"/>
    <w:rsid w:val="00BB1C96"/>
    <w:rsid w:val="00BB3818"/>
    <w:rsid w:val="00BB430E"/>
    <w:rsid w:val="00BB4C0B"/>
    <w:rsid w:val="00BB4ECD"/>
    <w:rsid w:val="00BC19E6"/>
    <w:rsid w:val="00BC1AC1"/>
    <w:rsid w:val="00BC1D62"/>
    <w:rsid w:val="00BC2487"/>
    <w:rsid w:val="00BC2981"/>
    <w:rsid w:val="00BC4555"/>
    <w:rsid w:val="00BC4EAF"/>
    <w:rsid w:val="00BD2B3C"/>
    <w:rsid w:val="00BD336C"/>
    <w:rsid w:val="00BE0091"/>
    <w:rsid w:val="00BF2713"/>
    <w:rsid w:val="00BF2E21"/>
    <w:rsid w:val="00BF7D9F"/>
    <w:rsid w:val="00C01ACC"/>
    <w:rsid w:val="00C03411"/>
    <w:rsid w:val="00C03954"/>
    <w:rsid w:val="00C03D84"/>
    <w:rsid w:val="00C05935"/>
    <w:rsid w:val="00C06179"/>
    <w:rsid w:val="00C06321"/>
    <w:rsid w:val="00C13483"/>
    <w:rsid w:val="00C16675"/>
    <w:rsid w:val="00C17F71"/>
    <w:rsid w:val="00C22B33"/>
    <w:rsid w:val="00C230AC"/>
    <w:rsid w:val="00C2314C"/>
    <w:rsid w:val="00C23AB9"/>
    <w:rsid w:val="00C244D5"/>
    <w:rsid w:val="00C30B0F"/>
    <w:rsid w:val="00C32585"/>
    <w:rsid w:val="00C35FA8"/>
    <w:rsid w:val="00C37039"/>
    <w:rsid w:val="00C371A9"/>
    <w:rsid w:val="00C45EA0"/>
    <w:rsid w:val="00C46D49"/>
    <w:rsid w:val="00C53242"/>
    <w:rsid w:val="00C561DD"/>
    <w:rsid w:val="00C56A0A"/>
    <w:rsid w:val="00C62E27"/>
    <w:rsid w:val="00C63CC8"/>
    <w:rsid w:val="00C64CA3"/>
    <w:rsid w:val="00C655EC"/>
    <w:rsid w:val="00C657AD"/>
    <w:rsid w:val="00C65EA8"/>
    <w:rsid w:val="00C7327D"/>
    <w:rsid w:val="00C733BC"/>
    <w:rsid w:val="00C74D4A"/>
    <w:rsid w:val="00C779C5"/>
    <w:rsid w:val="00C80325"/>
    <w:rsid w:val="00C806A0"/>
    <w:rsid w:val="00C8511D"/>
    <w:rsid w:val="00C86DA1"/>
    <w:rsid w:val="00C9160B"/>
    <w:rsid w:val="00C91BFA"/>
    <w:rsid w:val="00CA093A"/>
    <w:rsid w:val="00CA1E5F"/>
    <w:rsid w:val="00CA2C90"/>
    <w:rsid w:val="00CA551C"/>
    <w:rsid w:val="00CA563B"/>
    <w:rsid w:val="00CA78EB"/>
    <w:rsid w:val="00CB0A9E"/>
    <w:rsid w:val="00CB2CAF"/>
    <w:rsid w:val="00CC0C68"/>
    <w:rsid w:val="00CC10F5"/>
    <w:rsid w:val="00CC34B3"/>
    <w:rsid w:val="00CC4263"/>
    <w:rsid w:val="00CC42C6"/>
    <w:rsid w:val="00CC5871"/>
    <w:rsid w:val="00CC6AFA"/>
    <w:rsid w:val="00CD07A0"/>
    <w:rsid w:val="00CD401E"/>
    <w:rsid w:val="00CD4872"/>
    <w:rsid w:val="00CD5048"/>
    <w:rsid w:val="00CD666F"/>
    <w:rsid w:val="00CE20BD"/>
    <w:rsid w:val="00CE3407"/>
    <w:rsid w:val="00CE5AF5"/>
    <w:rsid w:val="00CE5D7A"/>
    <w:rsid w:val="00CF13BC"/>
    <w:rsid w:val="00CF3440"/>
    <w:rsid w:val="00CF3A83"/>
    <w:rsid w:val="00CF3CA2"/>
    <w:rsid w:val="00CF497E"/>
    <w:rsid w:val="00CF654A"/>
    <w:rsid w:val="00D03729"/>
    <w:rsid w:val="00D05CF3"/>
    <w:rsid w:val="00D100FF"/>
    <w:rsid w:val="00D1037E"/>
    <w:rsid w:val="00D109EF"/>
    <w:rsid w:val="00D140F0"/>
    <w:rsid w:val="00D147C4"/>
    <w:rsid w:val="00D148EA"/>
    <w:rsid w:val="00D213D4"/>
    <w:rsid w:val="00D22929"/>
    <w:rsid w:val="00D23303"/>
    <w:rsid w:val="00D242B6"/>
    <w:rsid w:val="00D25BA1"/>
    <w:rsid w:val="00D26F3F"/>
    <w:rsid w:val="00D27797"/>
    <w:rsid w:val="00D32FF5"/>
    <w:rsid w:val="00D41EE7"/>
    <w:rsid w:val="00D44ADB"/>
    <w:rsid w:val="00D453D5"/>
    <w:rsid w:val="00D45B8C"/>
    <w:rsid w:val="00D46E6E"/>
    <w:rsid w:val="00D52C0F"/>
    <w:rsid w:val="00D557A6"/>
    <w:rsid w:val="00D55F23"/>
    <w:rsid w:val="00D611B2"/>
    <w:rsid w:val="00D6279C"/>
    <w:rsid w:val="00D66549"/>
    <w:rsid w:val="00D72BEE"/>
    <w:rsid w:val="00D7545C"/>
    <w:rsid w:val="00D7576E"/>
    <w:rsid w:val="00D8098F"/>
    <w:rsid w:val="00D837C2"/>
    <w:rsid w:val="00D85188"/>
    <w:rsid w:val="00D8553A"/>
    <w:rsid w:val="00D873BE"/>
    <w:rsid w:val="00D90115"/>
    <w:rsid w:val="00D90167"/>
    <w:rsid w:val="00D90818"/>
    <w:rsid w:val="00DA0B88"/>
    <w:rsid w:val="00DA229F"/>
    <w:rsid w:val="00DA4555"/>
    <w:rsid w:val="00DA4AC3"/>
    <w:rsid w:val="00DA5CCD"/>
    <w:rsid w:val="00DB0D33"/>
    <w:rsid w:val="00DB1A53"/>
    <w:rsid w:val="00DB29E5"/>
    <w:rsid w:val="00DB4BC9"/>
    <w:rsid w:val="00DC0594"/>
    <w:rsid w:val="00DC2A51"/>
    <w:rsid w:val="00DC6787"/>
    <w:rsid w:val="00DD00AF"/>
    <w:rsid w:val="00DD1CF1"/>
    <w:rsid w:val="00DD424E"/>
    <w:rsid w:val="00DD5BE9"/>
    <w:rsid w:val="00DD5E6E"/>
    <w:rsid w:val="00DD5F3A"/>
    <w:rsid w:val="00DD7268"/>
    <w:rsid w:val="00DD747B"/>
    <w:rsid w:val="00DE02F4"/>
    <w:rsid w:val="00DE06FB"/>
    <w:rsid w:val="00DE0F96"/>
    <w:rsid w:val="00DE3EF9"/>
    <w:rsid w:val="00DE4892"/>
    <w:rsid w:val="00DE572F"/>
    <w:rsid w:val="00DE6E52"/>
    <w:rsid w:val="00DF3504"/>
    <w:rsid w:val="00DF5014"/>
    <w:rsid w:val="00DF61B3"/>
    <w:rsid w:val="00E01D77"/>
    <w:rsid w:val="00E02E3C"/>
    <w:rsid w:val="00E02EE2"/>
    <w:rsid w:val="00E11101"/>
    <w:rsid w:val="00E140D9"/>
    <w:rsid w:val="00E1583D"/>
    <w:rsid w:val="00E17F68"/>
    <w:rsid w:val="00E203A2"/>
    <w:rsid w:val="00E21F6E"/>
    <w:rsid w:val="00E31724"/>
    <w:rsid w:val="00E37F3B"/>
    <w:rsid w:val="00E40EF6"/>
    <w:rsid w:val="00E5271C"/>
    <w:rsid w:val="00E5423A"/>
    <w:rsid w:val="00E54D06"/>
    <w:rsid w:val="00E55FEB"/>
    <w:rsid w:val="00E5602E"/>
    <w:rsid w:val="00E56E88"/>
    <w:rsid w:val="00E65D13"/>
    <w:rsid w:val="00E66BEB"/>
    <w:rsid w:val="00E67AD4"/>
    <w:rsid w:val="00E71758"/>
    <w:rsid w:val="00E75EB2"/>
    <w:rsid w:val="00E77BE1"/>
    <w:rsid w:val="00E81DC9"/>
    <w:rsid w:val="00E84095"/>
    <w:rsid w:val="00E846DD"/>
    <w:rsid w:val="00E865CC"/>
    <w:rsid w:val="00E87DCC"/>
    <w:rsid w:val="00E90957"/>
    <w:rsid w:val="00E90E1D"/>
    <w:rsid w:val="00E92847"/>
    <w:rsid w:val="00E92D2C"/>
    <w:rsid w:val="00E93896"/>
    <w:rsid w:val="00E95D89"/>
    <w:rsid w:val="00E96090"/>
    <w:rsid w:val="00EA096C"/>
    <w:rsid w:val="00EA39B8"/>
    <w:rsid w:val="00EA3F5E"/>
    <w:rsid w:val="00EA5B62"/>
    <w:rsid w:val="00EB0955"/>
    <w:rsid w:val="00EB0ED4"/>
    <w:rsid w:val="00EB3FE1"/>
    <w:rsid w:val="00EB4AF4"/>
    <w:rsid w:val="00EB4EA3"/>
    <w:rsid w:val="00EC1869"/>
    <w:rsid w:val="00EC496D"/>
    <w:rsid w:val="00EC5B9F"/>
    <w:rsid w:val="00EC6A3C"/>
    <w:rsid w:val="00ED2415"/>
    <w:rsid w:val="00ED50B6"/>
    <w:rsid w:val="00ED5BD9"/>
    <w:rsid w:val="00EE3497"/>
    <w:rsid w:val="00EE606A"/>
    <w:rsid w:val="00EF1123"/>
    <w:rsid w:val="00EF2577"/>
    <w:rsid w:val="00EF29D2"/>
    <w:rsid w:val="00EF7DFF"/>
    <w:rsid w:val="00F024E9"/>
    <w:rsid w:val="00F02E8C"/>
    <w:rsid w:val="00F04389"/>
    <w:rsid w:val="00F07746"/>
    <w:rsid w:val="00F17CF2"/>
    <w:rsid w:val="00F20245"/>
    <w:rsid w:val="00F205EA"/>
    <w:rsid w:val="00F2171D"/>
    <w:rsid w:val="00F2325A"/>
    <w:rsid w:val="00F23738"/>
    <w:rsid w:val="00F3210A"/>
    <w:rsid w:val="00F35077"/>
    <w:rsid w:val="00F371D4"/>
    <w:rsid w:val="00F41F93"/>
    <w:rsid w:val="00F42879"/>
    <w:rsid w:val="00F4484E"/>
    <w:rsid w:val="00F467F5"/>
    <w:rsid w:val="00F52CDD"/>
    <w:rsid w:val="00F52E3C"/>
    <w:rsid w:val="00F53240"/>
    <w:rsid w:val="00F53888"/>
    <w:rsid w:val="00F54512"/>
    <w:rsid w:val="00F54CDF"/>
    <w:rsid w:val="00F566B7"/>
    <w:rsid w:val="00F6751E"/>
    <w:rsid w:val="00F774EA"/>
    <w:rsid w:val="00F779C9"/>
    <w:rsid w:val="00F8042A"/>
    <w:rsid w:val="00F82BED"/>
    <w:rsid w:val="00F858FD"/>
    <w:rsid w:val="00F9016A"/>
    <w:rsid w:val="00F92C46"/>
    <w:rsid w:val="00F95934"/>
    <w:rsid w:val="00FA0AD7"/>
    <w:rsid w:val="00FA13E2"/>
    <w:rsid w:val="00FB13DE"/>
    <w:rsid w:val="00FB3BDC"/>
    <w:rsid w:val="00FB41B9"/>
    <w:rsid w:val="00FB4B69"/>
    <w:rsid w:val="00FC018E"/>
    <w:rsid w:val="00FC0C0F"/>
    <w:rsid w:val="00FC1057"/>
    <w:rsid w:val="00FC132D"/>
    <w:rsid w:val="00FC3680"/>
    <w:rsid w:val="00FC631B"/>
    <w:rsid w:val="00FD1ADB"/>
    <w:rsid w:val="00FD2AC3"/>
    <w:rsid w:val="00FD566E"/>
    <w:rsid w:val="00FD5B88"/>
    <w:rsid w:val="00FD6A53"/>
    <w:rsid w:val="00FE0402"/>
    <w:rsid w:val="00FE11C8"/>
    <w:rsid w:val="00FE2932"/>
    <w:rsid w:val="00FE314F"/>
    <w:rsid w:val="00FE619F"/>
    <w:rsid w:val="00FF2FF5"/>
    <w:rsid w:val="00FF7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ED5BD9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48FA"/>
    <w:pPr>
      <w:keepNext/>
      <w:keepLines/>
      <w:spacing w:before="24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6315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48FA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6315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150CA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Заголовок №2_"/>
    <w:basedOn w:val="DefaultParagraphFont"/>
    <w:link w:val="21"/>
    <w:uiPriority w:val="99"/>
    <w:locked/>
    <w:rsid w:val="00150CA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0">
    <w:name w:val="Основной текст + Полужирный"/>
    <w:basedOn w:val="a"/>
    <w:uiPriority w:val="99"/>
    <w:rsid w:val="00150CA2"/>
    <w:rPr>
      <w:b/>
      <w:bCs/>
    </w:rPr>
  </w:style>
  <w:style w:type="paragraph" w:customStyle="1" w:styleId="2">
    <w:name w:val="Основной текст2"/>
    <w:basedOn w:val="Normal"/>
    <w:link w:val="a"/>
    <w:uiPriority w:val="99"/>
    <w:rsid w:val="00150CA2"/>
    <w:pPr>
      <w:shd w:val="clear" w:color="auto" w:fill="FFFFFF"/>
      <w:spacing w:line="274" w:lineRule="exact"/>
      <w:ind w:hanging="380"/>
      <w:jc w:val="righ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1">
    <w:name w:val="Заголовок №2"/>
    <w:basedOn w:val="Normal"/>
    <w:link w:val="20"/>
    <w:uiPriority w:val="99"/>
    <w:rsid w:val="00150CA2"/>
    <w:pPr>
      <w:shd w:val="clear" w:color="auto" w:fill="FFFFFF"/>
      <w:spacing w:after="360" w:line="240" w:lineRule="atLeast"/>
      <w:ind w:firstLine="720"/>
      <w:jc w:val="both"/>
      <w:outlineLvl w:val="1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ListParagraph">
    <w:name w:val="List Paragraph"/>
    <w:basedOn w:val="Normal"/>
    <w:uiPriority w:val="99"/>
    <w:qFormat/>
    <w:rsid w:val="00C64CA3"/>
    <w:pPr>
      <w:ind w:left="720"/>
      <w:contextualSpacing/>
    </w:pPr>
  </w:style>
  <w:style w:type="character" w:customStyle="1" w:styleId="22">
    <w:name w:val="Основной текст (2)_"/>
    <w:basedOn w:val="DefaultParagraphFont"/>
    <w:link w:val="23"/>
    <w:uiPriority w:val="99"/>
    <w:locked/>
    <w:rsid w:val="003F6D39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23">
    <w:name w:val="Основной текст (2)"/>
    <w:basedOn w:val="Normal"/>
    <w:link w:val="22"/>
    <w:uiPriority w:val="99"/>
    <w:rsid w:val="003F6D39"/>
    <w:pPr>
      <w:shd w:val="clear" w:color="auto" w:fill="FFFFFF"/>
      <w:spacing w:before="4620" w:line="461" w:lineRule="exact"/>
      <w:jc w:val="center"/>
    </w:pPr>
    <w:rPr>
      <w:rFonts w:ascii="Times New Roman" w:eastAsia="Times New Roman" w:hAnsi="Times New Roman" w:cs="Times New Roman"/>
      <w:color w:val="auto"/>
      <w:sz w:val="39"/>
      <w:szCs w:val="39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B448FA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99"/>
    <w:rsid w:val="004B5771"/>
    <w:pPr>
      <w:tabs>
        <w:tab w:val="left" w:pos="284"/>
        <w:tab w:val="right" w:leader="dot" w:pos="9345"/>
      </w:tabs>
      <w:jc w:val="both"/>
    </w:pPr>
  </w:style>
  <w:style w:type="character" w:styleId="Hyperlink">
    <w:name w:val="Hyperlink"/>
    <w:basedOn w:val="DefaultParagraphFont"/>
    <w:uiPriority w:val="99"/>
    <w:rsid w:val="00B448FA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B448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48F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448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448F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00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0102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3097</Words>
  <Characters>17653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</dc:creator>
  <cp:keywords/>
  <dc:description/>
  <cp:lastModifiedBy>Olga</cp:lastModifiedBy>
  <cp:revision>6</cp:revision>
  <cp:lastPrinted>2015-11-25T13:15:00Z</cp:lastPrinted>
  <dcterms:created xsi:type="dcterms:W3CDTF">2015-11-25T13:05:00Z</dcterms:created>
  <dcterms:modified xsi:type="dcterms:W3CDTF">2016-01-29T07:30:00Z</dcterms:modified>
</cp:coreProperties>
</file>